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NumType w:start="1"/>
          <w:pgMar w:header="19" w:footer="1" w:top="200" w:bottom="200" w:left="0" w:right="0"/>
          <w:headerReference w:type="default" r:id="rId5"/>
          <w:footerReference w:type="default" r:id="rId6"/>
          <w:type w:val="continuous"/>
          <w:pgSz w:w="12240" w:h="15840"/>
        </w:sectPr>
      </w:pPr>
      <w:rPr/>
    </w:p>
    <w:p>
      <w:pPr>
        <w:spacing w:before="2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34"/>
          <w:szCs w:val="34"/>
        </w:rPr>
      </w:pPr>
      <w:rPr/>
      <w:r>
        <w:rPr/>
        <w:pict>
          <v:group style="position:absolute;margin-left:488.772766pt;margin-top:-10.967403pt;width:52.667221pt;height:8.879997pt;mso-position-horizontal-relative:page;mso-position-vertical-relative:paragraph;z-index:-269" coordorigin="9775,-219" coordsize="1053,178">
            <v:shape style="position:absolute;left:9775;top:-219;width:1053;height:178" coordorigin="9775,-219" coordsize="1053,178" path="m9847,-42l9833,-57,9822,-73,9818,-80,9811,-80,9775,-137,9776,-165,9779,-184,9785,-198,9792,-205,9794,-210,9799,-212,9806,-215,9830,-215,9835,-212,9842,-207,9846,-203,9811,-203,9806,-200,9804,-195,9799,-191,9797,-183,9794,-174,9792,-167,9792,-128,9794,-121,9797,-111,9799,-107,9804,-99,9806,-95,9811,-92,9846,-92,9842,-87,9833,-83,9847,-63,9859,-54,9847,-42e" filled="t" fillcolor="#000000" stroked="f">
              <v:path arrowok="t"/>
              <v:fill/>
            </v:shape>
            <v:shape style="position:absolute;left:9775;top:-219;width:1053;height:178" coordorigin="9775,-219" coordsize="1053,178" path="m9846,-92l9823,-92,9828,-95,9833,-99,9835,-107,9838,-111,9840,-121,9842,-128,9842,-167,9840,-174,9838,-183,9835,-191,9833,-195,9828,-200,9823,-203,9846,-203,9850,-198,9854,-186,9859,-176,9862,-162,9862,-133,9859,-121,9850,-97,9846,-92e" filled="t" fillcolor="#000000" stroked="f">
              <v:path arrowok="t"/>
              <v:fill/>
            </v:shape>
            <v:shape style="position:absolute;left:9775;top:-219;width:1053;height:178" coordorigin="9775,-219" coordsize="1053,178" path="m9943,-82l9914,-84,9897,-93,9891,-110,9890,-179,9907,-179,9907,-104,9910,-99,9912,-97,9922,-92,9961,-92,9961,-92,9943,-82e" filled="t" fillcolor="#000000" stroked="f">
              <v:path arrowok="t"/>
              <v:fill/>
            </v:shape>
            <v:shape style="position:absolute;left:9775;top:-219;width:1053;height:178" coordorigin="9775,-219" coordsize="1053,178" path="m9961,-92l9936,-92,9946,-97,9948,-99,9950,-104,9950,-179,9967,-179,9967,-114,9961,-92e" filled="t" fillcolor="#000000" stroked="f">
              <v:path arrowok="t"/>
              <v:fill/>
            </v:shape>
            <v:shape style="position:absolute;left:9775;top:-219;width:1053;height:178" coordorigin="9775,-219" coordsize="1053,178" path="m10049,-217l10034,-217,10037,-219,10046,-219,10049,-217e" filled="t" fillcolor="#000000" stroked="f">
              <v:path arrowok="t"/>
              <v:fill/>
            </v:shape>
            <v:shape style="position:absolute;left:9775;top:-219;width:1053;height:178" coordorigin="9775,-219" coordsize="1053,178" path="m10046,-195l10037,-195,10030,-203,10030,-215,10032,-217,10051,-217,10051,-200,10046,-195e" filled="t" fillcolor="#000000" stroked="f">
              <v:path arrowok="t"/>
              <v:fill/>
            </v:shape>
            <v:shape style="position:absolute;left:9775;top:-219;width:1053;height:178" coordorigin="9775,-219" coordsize="1053,178" path="m10049,-95l10032,-95,10032,-167,10006,-167,10006,-179,10049,-179,10049,-95e" filled="t" fillcolor="#000000" stroked="f">
              <v:path arrowok="t"/>
              <v:fill/>
            </v:shape>
            <v:shape style="position:absolute;left:9775;top:-219;width:1053;height:178" coordorigin="9775,-219" coordsize="1053,178" path="m10075,-83l10003,-83,10003,-95,10075,-95,10075,-83e" filled="t" fillcolor="#000000" stroked="f">
              <v:path arrowok="t"/>
              <v:fill/>
            </v:shape>
            <v:shape style="position:absolute;left:9775;top:-219;width:1053;height:178" coordorigin="9775,-219" coordsize="1053,178" path="m10164,-80l10138,-80,10133,-83,10126,-87,10121,-90,10118,-95,10111,-104,10106,-116,10106,-140,10111,-155,10116,-164,10121,-169,10135,-179,10145,-181,10164,-181,10174,-179,10178,-174,10176,-169,10142,-169,10135,-164,10126,-150,10123,-143,10123,-119,10126,-109,10135,-95,10142,-92,10177,-92,10178,-87,10174,-83,10164,-80e" filled="t" fillcolor="#000000" stroked="f">
              <v:path arrowok="t"/>
              <v:fill/>
            </v:shape>
            <v:shape style="position:absolute;left:9775;top:-219;width:1053;height:178" coordorigin="9775,-219" coordsize="1053,178" path="m10174,-162l10169,-167,10159,-169,10176,-169,10174,-162e" filled="t" fillcolor="#000000" stroked="f">
              <v:path arrowok="t"/>
              <v:fill/>
            </v:shape>
            <v:shape style="position:absolute;left:9775;top:-219;width:1053;height:178" coordorigin="9775,-219" coordsize="1053,178" path="m10177,-92l10162,-92,10169,-95,10176,-99,10177,-92e" filled="t" fillcolor="#000000" stroked="f">
              <v:path arrowok="t"/>
              <v:fill/>
            </v:shape>
            <v:shape style="position:absolute;left:9775;top:-219;width:1053;height:178" coordorigin="9775,-219" coordsize="1053,178" path="m10234,-83l10217,-83,10217,-217,10234,-219,10234,-140,10255,-140,10253,-138,10259,-131,10241,-131,10234,-123,10234,-83e" filled="t" fillcolor="#000000" stroked="f">
              <v:path arrowok="t"/>
              <v:fill/>
            </v:shape>
            <v:shape style="position:absolute;left:9775;top:-219;width:1053;height:178" coordorigin="9775,-219" coordsize="1053,178" path="m10255,-140l10234,-140,10277,-179,10296,-179,10255,-140e" filled="t" fillcolor="#000000" stroked="f">
              <v:path arrowok="t"/>
              <v:fill/>
            </v:shape>
            <v:shape style="position:absolute;left:9775;top:-219;width:1053;height:178" coordorigin="9775,-219" coordsize="1053,178" path="m10303,-83l10282,-83,10241,-131,10259,-131,10303,-83e" filled="t" fillcolor="#000000" stroked="f">
              <v:path arrowok="t"/>
              <v:fill/>
            </v:shape>
            <v:shape style="position:absolute;left:9775;top:-219;width:1053;height:178" coordorigin="9775,-219" coordsize="1053,178" path="m10399,-83l10366,-83,10361,-85,10358,-87,10356,-87,10354,-90,10351,-95,10349,-104,10349,-207,10320,-207,10320,-219,10363,-219,10363,-109,10366,-102,10368,-99,10368,-97,10373,-95,10399,-95,10399,-83e" filled="t" fillcolor="#000000" stroked="f">
              <v:path arrowok="t"/>
              <v:fill/>
            </v:shape>
            <v:shape style="position:absolute;left:9775;top:-219;width:1053;height:178" coordorigin="9775,-219" coordsize="1053,178" path="m10481,-217l10466,-217,10469,-219,10478,-219,10481,-217e" filled="t" fillcolor="#000000" stroked="f">
              <v:path arrowok="t"/>
              <v:fill/>
            </v:shape>
            <v:shape style="position:absolute;left:9775;top:-219;width:1053;height:178" coordorigin="9775,-219" coordsize="1053,178" path="m10478,-195l10469,-195,10462,-203,10462,-215,10464,-217,10483,-217,10483,-200,10478,-195e" filled="t" fillcolor="#000000" stroked="f">
              <v:path arrowok="t"/>
              <v:fill/>
            </v:shape>
            <v:shape style="position:absolute;left:9775;top:-219;width:1053;height:178" coordorigin="9775,-219" coordsize="1053,178" path="m10481,-95l10464,-95,10464,-167,10438,-167,10438,-179,10481,-179,10481,-95e" filled="t" fillcolor="#000000" stroked="f">
              <v:path arrowok="t"/>
              <v:fill/>
            </v:shape>
            <v:shape style="position:absolute;left:9775;top:-219;width:1053;height:178" coordorigin="9775,-219" coordsize="1053,178" path="m10507,-83l10435,-83,10435,-95,10507,-95,10507,-83e" filled="t" fillcolor="#000000" stroked="f">
              <v:path arrowok="t"/>
              <v:fill/>
            </v:shape>
            <v:shape style="position:absolute;left:9775;top:-219;width:1053;height:178" coordorigin="9775,-219" coordsize="1053,178" path="m10567,-167l10555,-167,10562,-176,10572,-181,10586,-181,10605,-175,10608,-169,10574,-169,10567,-167e" filled="t" fillcolor="#000000" stroked="f">
              <v:path arrowok="t"/>
              <v:fill/>
            </v:shape>
            <v:shape style="position:absolute;left:9775;top:-219;width:1053;height:178" coordorigin="9775,-219" coordsize="1053,178" path="m10555,-83l10541,-83,10541,-179,10555,-179,10555,-167,10567,-167,10562,-162,10558,-159,10555,-155,10555,-83e" filled="t" fillcolor="#000000" stroked="f">
              <v:path arrowok="t"/>
              <v:fill/>
            </v:shape>
            <v:shape style="position:absolute;left:9775;top:-219;width:1053;height:178" coordorigin="9775,-219" coordsize="1053,178" path="m10615,-83l10598,-83,10598,-159,10596,-162,10596,-164,10586,-169,10608,-169,10614,-155,10615,-83e" filled="t" fillcolor="#000000" stroked="f">
              <v:path arrowok="t"/>
              <v:fill/>
            </v:shape>
            <v:shape style="position:absolute;left:9775;top:-219;width:1053;height:178" coordorigin="9775,-219" coordsize="1053,178" path="m10666,-83l10649,-83,10649,-217,10666,-219,10666,-140,10687,-140,10685,-138,10691,-131,10673,-131,10666,-123,10666,-83e" filled="t" fillcolor="#000000" stroked="f">
              <v:path arrowok="t"/>
              <v:fill/>
            </v:shape>
            <v:shape style="position:absolute;left:9775;top:-219;width:1053;height:178" coordorigin="9775,-219" coordsize="1053,178" path="m10687,-140l10666,-140,10709,-179,10728,-179,10687,-140e" filled="t" fillcolor="#000000" stroked="f">
              <v:path arrowok="t"/>
              <v:fill/>
            </v:shape>
            <v:shape style="position:absolute;left:9775;top:-219;width:1053;height:178" coordorigin="9775,-219" coordsize="1053,178" path="m10735,-83l10714,-83,10673,-131,10691,-131,10735,-83e" filled="t" fillcolor="#000000" stroked="f">
              <v:path arrowok="t"/>
              <v:fill/>
            </v:shape>
            <v:shape style="position:absolute;left:9775;top:-219;width:1053;height:178" coordorigin="9775,-219" coordsize="1053,178" path="m10826,-92l10800,-92,10805,-95,10807,-97,10812,-99,10814,-102,10814,-111,10812,-114,10812,-119,10810,-121,10805,-121,10800,-123,10783,-128,10774,-131,10769,-133,10764,-138,10762,-143,10762,-162,10764,-167,10769,-171,10774,-179,10781,-181,10805,-181,10814,-179,10824,-174,10822,-169,10788,-169,10783,-167,10781,-164,10776,-162,10776,-147,10778,-145,10778,-143,10783,-143,10788,-140,10805,-135,10812,-135,10819,-131,10826,-123,10829,-116,10829,-99,10826,-92e" filled="t" fillcolor="#000000" stroked="f">
              <v:path arrowok="t"/>
              <v:fill/>
            </v:shape>
            <v:shape style="position:absolute;left:9775;top:-219;width:1053;height:178" coordorigin="9775,-219" coordsize="1053,178" path="m10819,-164l10812,-167,10802,-169,10822,-169,10819,-164e" filled="t" fillcolor="#000000" stroked="f">
              <v:path arrowok="t"/>
              <v:fill/>
            </v:shape>
            <v:shape style="position:absolute;left:9775;top:-219;width:1053;height:178" coordorigin="9775,-219" coordsize="1053,178" path="m10805,-80l10781,-80,10774,-83,10769,-85,10764,-85,10759,-87,10764,-99,10766,-99,10776,-95,10781,-95,10788,-92,10826,-92,10812,-83,10805,-80e" filled="t" fillcolor="#000000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35.590pt;margin-top:-132.527405pt;width:276.220008pt;height:69.530005pt;mso-position-horizontal-relative:page;mso-position-vertical-relative:paragraph;z-index:-266" coordorigin="712,-2651" coordsize="5524,1391">
            <v:group style="position:absolute;left:720;top:-2017;width:5498;height:2" coordorigin="720,-2017" coordsize="5498,2">
              <v:shape style="position:absolute;left:720;top:-2017;width:5498;height:2" coordorigin="720,-2017" coordsize="5498,0" path="m720,-2017l6218,-2017e" filled="f" stroked="t" strokeweight=".580pt" strokecolor="#000000">
                <v:path arrowok="t"/>
              </v:shape>
            </v:group>
            <v:group style="position:absolute;left:6223;top:-2022;width:2;height:744" coordorigin="6223,-2022" coordsize="2,744">
              <v:shape style="position:absolute;left:6223;top:-2022;width:2;height:744" coordorigin="6223,-2022" coordsize="0,744" path="m6223,-1278l6223,-2022e" filled="f" stroked="t" strokeweight=".58001pt" strokecolor="#000000">
                <v:path arrowok="t"/>
              </v:shape>
            </v:group>
            <v:group style="position:absolute;left:720;top:-1645;width:5508;height:2" coordorigin="720,-1645" coordsize="5508,2">
              <v:shape style="position:absolute;left:720;top:-1645;width:5508;height:2" coordorigin="720,-1645" coordsize="5508,0" path="m720,-1645l6228,-1645e" filled="f" stroked="t" strokeweight=".819999pt" strokecolor="#000000">
                <v:path arrowok="t"/>
              </v:shape>
              <v:shape style="position:absolute;left:719;top:-2018;width:3455;height:758" type="#_x0000_t75">
                <v:imagedata r:id="rId7" o:title=""/>
              </v:shape>
              <v:shape style="position:absolute;left:720;top:-2651;width:1483;height:614" type="#_x0000_t75">
                <v:imagedata r:id="rId8" o:title=""/>
              </v:shape>
            </v:group>
            <v:group style="position:absolute;left:730;top:-1272;width:5498;height:2" coordorigin="730,-1272" coordsize="5498,2">
              <v:shape style="position:absolute;left:730;top:-1272;width:5498;height:2" coordorigin="730,-1272" coordsize="5498,0" path="m730,-1272l6228,-1272e" filled="f" stroked="t" strokeweight=".700002pt" strokecolor="#000000">
                <v:path arrowok="t"/>
              </v:shape>
            </v:group>
            <v:group style="position:absolute;left:790;top:-1532;width:1224;height:151" coordorigin="790,-1532" coordsize="1224,151">
              <v:shape style="position:absolute;left:790;top:-1532;width:1224;height:151" coordorigin="790,-1532" coordsize="1224,151" path="m886,-1381l790,-1381,790,-1532,811,-1532,811,-1403,886,-1403,886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960,-1381l936,-1381,924,-1383,914,-1391,905,-1404,900,-1426,900,-1434,902,-1458,909,-1474,922,-1487,931,-1489,955,-1489,965,-1484,974,-1477,982,-1470,936,-1470,931,-1467,922,-1458,919,-1453,919,-1443,986,-1443,986,-1427,919,-1427,919,-1417,922,-1412,931,-1403,938,-1400,981,-1400,984,-1398,979,-1391,974,-1388,967,-1383,960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986,-1443l965,-1443,965,-1453,962,-1458,958,-1463,955,-1467,948,-1470,982,-1470,986,-1458,986,-1443e" filled="t" fillcolor="#000000" stroked="f">
                <v:path arrowok="t"/>
                <v:fill/>
              </v:shape>
              <v:shape style="position:absolute;left:790;top:-1532;width:1224;height:151" coordorigin="790,-1532" coordsize="1224,151" path="m981,-1400l955,-1400,970,-1410,981,-1400e" filled="t" fillcolor="#000000" stroked="f">
                <v:path arrowok="t"/>
                <v:fill/>
              </v:shape>
              <v:shape style="position:absolute;left:790;top:-1532;width:1224;height:151" coordorigin="790,-1532" coordsize="1224,151" path="m1032,-1381l1010,-1381,1010,-1489,1032,-1489,1032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032,-1511l1010,-1511,1010,-1532,1032,-1532,1032,-151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080,-1381l1058,-1381,1058,-1532,1080,-1532,1080,-1477,1135,-1477,1140,-1472,1142,-1467,1092,-1467,1085,-1465,1085,-1458,1080,-1443,1080,-1427,1085,-1412,1085,-1405,1092,-1403,1142,-1403,1140,-1398,1135,-1393,1080,-1393,1080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135,-1477l1080,-1477,1085,-1479,1090,-1484,1094,-1487,1097,-1489,1121,-1489,1126,-1487,1135,-1477e" filled="t" fillcolor="#000000" stroked="f">
                <v:path arrowok="t"/>
                <v:fill/>
              </v:shape>
              <v:shape style="position:absolute;left:790;top:-1532;width:1224;height:151" coordorigin="790,-1532" coordsize="1224,151" path="m1142,-1403l1111,-1403,1118,-1405,1121,-1412,1121,-1419,1123,-1427,1123,-1443,1121,-1451,1121,-1458,1118,-1465,1111,-1467,1142,-1467,1142,-1463,1145,-1458,1145,-1412,1142,-1407,1142,-1403e" filled="t" fillcolor="#000000" stroked="f">
                <v:path arrowok="t"/>
                <v:fill/>
              </v:shape>
              <v:shape style="position:absolute;left:790;top:-1532;width:1224;height:151" coordorigin="790,-1532" coordsize="1224,151" path="m1121,-1381l1097,-1381,1087,-1383,1080,-1393,1135,-1393,1133,-1391,1130,-1386,1121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190,-1381l1169,-1381,1169,-1489,1190,-1489,1190,-1477,1246,-1477,1250,-1475,1252,-1467,1205,-1467,1195,-1463,1190,-1453,1190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246,-1477l1190,-1477,1198,-1484,1205,-1489,1226,-1489,1234,-1487,1241,-1479,1246,-1477e" filled="t" fillcolor="#000000" stroked="f">
                <v:path arrowok="t"/>
                <v:fill/>
              </v:shape>
              <v:shape style="position:absolute;left:790;top:-1532;width:1224;height:151" coordorigin="790,-1532" coordsize="1224,151" path="m1253,-1381l1231,-1381,1231,-1453,1226,-1463,1217,-1467,1252,-1467,1253,-1465,1253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303,-1381l1282,-1381,1282,-1489,1303,-1489,1303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303,-1511l1282,-1511,1282,-1532,1303,-1532,1303,-151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404,-1381l1325,-1381,1325,-1398,1378,-1470,1327,-1470,1327,-1489,1404,-1489,1404,-1472,1351,-1403,1404,-1403,1404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486,-1429l1421,-1429,1421,-1451,1486,-1451,1486,-1429e" filled="t" fillcolor="#000000" stroked="f">
                <v:path arrowok="t"/>
                <v:fill/>
              </v:shape>
              <v:shape style="position:absolute;left:790;top:-1532;width:1224;height:151" coordorigin="790,-1532" coordsize="1224,151" path="m1608,-1381l1512,-1381,1512,-1532,1534,-1532,1534,-1403,1608,-1403,1608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642,-1460l1625,-1475,1634,-1484,1644,-1489,1675,-1489,1685,-1487,1699,-1477,1703,-1470,1654,-1470,1649,-1467,1646,-1465,1644,-1465,1642,-1460e" filled="t" fillcolor="#000000" stroked="f">
                <v:path arrowok="t"/>
                <v:fill/>
              </v:shape>
              <v:shape style="position:absolute;left:790;top:-1532;width:1224;height:151" coordorigin="790,-1532" coordsize="1224,151" path="m1670,-1381l1646,-1381,1637,-1383,1625,-1395,1620,-1403,1620,-1422,1625,-1429,1630,-1434,1634,-1441,1644,-1443,1682,-1443,1682,-1465,1678,-1470,1703,-1470,1704,-1467,1704,-1427,1646,-1427,1639,-1422,1639,-1410,1644,-1405,1654,-1400,1704,-1400,1704,-1391,1682,-1391,1680,-1388,1678,-1383,1673,-1383,1670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704,-1400l1675,-1400,1678,-1403,1682,-1405,1682,-1427,1704,-1427,1704,-1400e" filled="t" fillcolor="#000000" stroked="f">
                <v:path arrowok="t"/>
                <v:fill/>
              </v:shape>
              <v:shape style="position:absolute;left:790;top:-1532;width:1224;height:151" coordorigin="790,-1532" coordsize="1224,151" path="m1704,-1381l1682,-1381,1682,-1391,1704,-1391,1704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750,-1381l1728,-1381,1728,-1532,1750,-1532,1750,-1477,1804,-1477,1805,-1475,1807,-1472,1810,-1467,1759,-1467,1754,-1465,1750,-1451,1750,-1419,1754,-1405,1759,-1403,1810,-1403,1807,-1398,1805,-1395,1804,-1393,1750,-1393,1750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804,-1477l1750,-1477,1757,-1484,1766,-1489,1788,-1489,1793,-1487,1798,-1482,1802,-1479,1804,-1477e" filled="t" fillcolor="#000000" stroked="f">
                <v:path arrowok="t"/>
                <v:fill/>
              </v:shape>
              <v:shape style="position:absolute;left:790;top:-1532;width:1224;height:151" coordorigin="790,-1532" coordsize="1224,151" path="m1810,-1403l1781,-1403,1786,-1405,1790,-1419,1790,-1451,1786,-1465,1781,-1467,1810,-1467,1812,-1463,1812,-1407,1810,-1403e" filled="t" fillcolor="#000000" stroked="f">
                <v:path arrowok="t"/>
                <v:fill/>
              </v:shape>
              <v:shape style="position:absolute;left:790;top:-1532;width:1224;height:151" coordorigin="790,-1532" coordsize="1224,151" path="m1788,-1381l1766,-1381,1757,-1383,1750,-1393,1804,-1393,1802,-1391,1798,-1386,1788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891,-1381l1860,-1381,1855,-1386,1846,-1391,1838,-1398,1836,-1403,1834,-1410,1834,-1415,1831,-1424,1831,-1446,1834,-1455,1834,-1460,1836,-1467,1838,-1472,1843,-1475,1846,-1479,1855,-1484,1860,-1489,1891,-1489,1896,-1484,1906,-1479,1908,-1475,1913,-1472,1915,-1467,1867,-1467,1862,-1465,1855,-1458,1855,-1451,1853,-1448,1853,-1422,1855,-1419,1855,-1412,1862,-1405,1867,-1403,1915,-1403,1913,-1398,1906,-1391,1896,-1386,1891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1915,-1403l1884,-1403,1889,-1405,1894,-1410,1894,-1412,1896,-1415,1896,-1419,1898,-1422,1898,-1448,1896,-1451,1896,-1455,1894,-1458,1894,-1460,1889,-1465,1884,-1467,1915,-1467,1918,-1460,1918,-1455,1920,-1446,1920,-1424,1918,-1415,1918,-1410,1915,-1403e" filled="t" fillcolor="#000000" stroked="f">
                <v:path arrowok="t"/>
                <v:fill/>
              </v:shape>
              <v:shape style="position:absolute;left:790;top:-1532;width:1224;height:151" coordorigin="790,-1532" coordsize="1224,151" path="m1963,-1381l1942,-1381,1942,-1489,1963,-1489,1963,-1477,2010,-1477,2003,-1467,1973,-1467,1970,-1463,1966,-1460,1963,-1453,1963,-1381e" filled="t" fillcolor="#000000" stroked="f">
                <v:path arrowok="t"/>
                <v:fill/>
              </v:shape>
              <v:shape style="position:absolute;left:790;top:-1532;width:1224;height:151" coordorigin="790,-1532" coordsize="1224,151" path="m2010,-1477l1963,-1477,1970,-1484,1980,-1489,1999,-1489,2006,-1487,2014,-1482,2010,-1477e" filled="t" fillcolor="#000000" stroked="f">
                <v:path arrowok="t"/>
                <v:fill/>
              </v:shape>
              <v:shape style="position:absolute;left:790;top:-1532;width:1224;height:151" coordorigin="790,-1532" coordsize="1224,151" path="m1999,-1463l1994,-1467,2003,-1467,1999,-1463e" filled="t" fillcolor="#000000" stroked="f">
                <v:path arrowok="t"/>
                <v:fill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34"/>
          <w:szCs w:val="34"/>
          <w:spacing w:val="1"/>
          <w:w w:val="123"/>
        </w:rPr>
        <w:t>P</w:t>
      </w:r>
      <w:r>
        <w:rPr>
          <w:rFonts w:ascii="Times New Roman" w:hAnsi="Times New Roman" w:cs="Times New Roman" w:eastAsia="Times New Roman"/>
          <w:sz w:val="34"/>
          <w:szCs w:val="34"/>
          <w:spacing w:val="0"/>
          <w:w w:val="123"/>
        </w:rPr>
        <w:t>r</w:t>
      </w:r>
      <w:r>
        <w:rPr>
          <w:rFonts w:ascii="Times New Roman" w:hAnsi="Times New Roman" w:cs="Times New Roman" w:eastAsia="Times New Roman"/>
          <w:sz w:val="34"/>
          <w:szCs w:val="34"/>
          <w:spacing w:val="0"/>
          <w:w w:val="123"/>
        </w:rPr>
        <w:t>ob</w:t>
      </w:r>
      <w:r>
        <w:rPr>
          <w:rFonts w:ascii="Times New Roman" w:hAnsi="Times New Roman" w:cs="Times New Roman" w:eastAsia="Times New Roman"/>
          <w:sz w:val="34"/>
          <w:szCs w:val="34"/>
          <w:spacing w:val="-2"/>
          <w:w w:val="123"/>
        </w:rPr>
        <w:t>e</w:t>
      </w:r>
      <w:r>
        <w:rPr>
          <w:rFonts w:ascii="Times New Roman" w:hAnsi="Times New Roman" w:cs="Times New Roman" w:eastAsia="Times New Roman"/>
          <w:sz w:val="34"/>
          <w:szCs w:val="34"/>
          <w:spacing w:val="0"/>
          <w:w w:val="123"/>
        </w:rPr>
        <w:t>n</w:t>
      </w:r>
      <w:r>
        <w:rPr>
          <w:rFonts w:ascii="Times New Roman" w:hAnsi="Times New Roman" w:cs="Times New Roman" w:eastAsia="Times New Roman"/>
          <w:sz w:val="34"/>
          <w:szCs w:val="34"/>
          <w:spacing w:val="-6"/>
          <w:w w:val="123"/>
        </w:rPr>
        <w:t> </w:t>
      </w:r>
      <w:r>
        <w:rPr>
          <w:rFonts w:ascii="Times New Roman" w:hAnsi="Times New Roman" w:cs="Times New Roman" w:eastAsia="Times New Roman"/>
          <w:sz w:val="34"/>
          <w:szCs w:val="34"/>
          <w:spacing w:val="1"/>
          <w:w w:val="127"/>
        </w:rPr>
        <w:t>e</w:t>
      </w:r>
      <w:r>
        <w:rPr>
          <w:rFonts w:ascii="Times New Roman" w:hAnsi="Times New Roman" w:cs="Times New Roman" w:eastAsia="Times New Roman"/>
          <w:sz w:val="34"/>
          <w:szCs w:val="34"/>
          <w:spacing w:val="1"/>
          <w:w w:val="101"/>
        </w:rPr>
        <w:t>i</w:t>
      </w:r>
      <w:r>
        <w:rPr>
          <w:rFonts w:ascii="Times New Roman" w:hAnsi="Times New Roman" w:cs="Times New Roman" w:eastAsia="Times New Roman"/>
          <w:sz w:val="34"/>
          <w:szCs w:val="34"/>
          <w:spacing w:val="0"/>
          <w:w w:val="124"/>
        </w:rPr>
        <w:t>n</w:t>
      </w:r>
      <w:r>
        <w:rPr>
          <w:rFonts w:ascii="Times New Roman" w:hAnsi="Times New Roman" w:cs="Times New Roman" w:eastAsia="Times New Roman"/>
          <w:sz w:val="34"/>
          <w:szCs w:val="34"/>
          <w:spacing w:val="-2"/>
          <w:w w:val="145"/>
        </w:rPr>
        <w:t>s</w:t>
      </w:r>
      <w:r>
        <w:rPr>
          <w:rFonts w:ascii="Times New Roman" w:hAnsi="Times New Roman" w:cs="Times New Roman" w:eastAsia="Times New Roman"/>
          <w:sz w:val="34"/>
          <w:szCs w:val="34"/>
          <w:spacing w:val="1"/>
          <w:w w:val="127"/>
        </w:rPr>
        <w:t>e</w:t>
      </w:r>
      <w:r>
        <w:rPr>
          <w:rFonts w:ascii="Times New Roman" w:hAnsi="Times New Roman" w:cs="Times New Roman" w:eastAsia="Times New Roman"/>
          <w:sz w:val="34"/>
          <w:szCs w:val="34"/>
          <w:spacing w:val="0"/>
          <w:w w:val="124"/>
        </w:rPr>
        <w:t>nd</w:t>
      </w:r>
      <w:r>
        <w:rPr>
          <w:rFonts w:ascii="Times New Roman" w:hAnsi="Times New Roman" w:cs="Times New Roman" w:eastAsia="Times New Roman"/>
          <w:sz w:val="34"/>
          <w:szCs w:val="34"/>
          <w:spacing w:val="1"/>
          <w:w w:val="127"/>
        </w:rPr>
        <w:t>e</w:t>
      </w:r>
      <w:r>
        <w:rPr>
          <w:rFonts w:ascii="Times New Roman" w:hAnsi="Times New Roman" w:cs="Times New Roman" w:eastAsia="Times New Roman"/>
          <w:sz w:val="34"/>
          <w:szCs w:val="34"/>
          <w:spacing w:val="0"/>
          <w:w w:val="124"/>
        </w:rPr>
        <w:t>n</w:t>
      </w:r>
      <w:r>
        <w:rPr>
          <w:rFonts w:ascii="Times New Roman" w:hAnsi="Times New Roman" w:cs="Times New Roman" w:eastAsia="Times New Roman"/>
          <w:sz w:val="34"/>
          <w:szCs w:val="34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4.351807pt;width:17.160001pt;height:8.52pt;mso-position-horizontal-relative:page;mso-position-vertical-relative:paragraph;z-index:-274" coordorigin="720,87" coordsize="343,170">
            <v:shape style="position:absolute;left:720;top:87;width:343;height:170" coordorigin="720,87" coordsize="343,170" path="m888,257l722,257,722,87,888,87,888,257e" filled="t" fillcolor="#CD7E00" stroked="f">
              <v:path arrowok="t"/>
              <v:fill/>
            </v:shape>
            <v:shape style="position:absolute;left:720;top:87;width:343;height:170" coordorigin="720,87" coordsize="343,170" path="m900,257l888,257,888,87,900,87,900,257e" filled="t" fillcolor="#CD7E00" stroked="f">
              <v:path arrowok="t"/>
              <v:fill/>
            </v:shape>
            <v:shape style="position:absolute;left:720;top:87;width:343;height:170" coordorigin="720,87" coordsize="343,170" path="m1066,257l900,257,900,87,1066,87,1066,125,962,125,1001,164,907,164,907,181,1001,181,962,219,1066,219,1066,257e" filled="t" fillcolor="#CD7E00" stroked="f">
              <v:path arrowok="t"/>
              <v:fill/>
            </v:shape>
            <v:shape style="position:absolute;left:720;top:87;width:343;height:170" coordorigin="720,87" coordsize="343,170" path="m1066,219l991,219,1037,171,991,125,1066,125,1066,219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2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6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2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2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  <w:position w:val="8"/>
        </w:rPr>
        <w:t>1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84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8.55022pt;width:17.160001pt;height:8.4pt;mso-position-horizontal-relative:page;mso-position-vertical-relative:paragraph;z-index:-273" coordorigin="720,171" coordsize="343,168">
            <v:shape style="position:absolute;left:720;top:171;width:343;height:168" coordorigin="720,171" coordsize="343,168" path="m888,339l722,339,722,171,888,171,888,339e" filled="t" fillcolor="#CD7E00" stroked="f">
              <v:path arrowok="t"/>
              <v:fill/>
            </v:shape>
            <v:shape style="position:absolute;left:720;top:171;width:343;height:168" coordorigin="720,171" coordsize="343,168" path="m900,339l888,339,888,171,900,171,900,339e" filled="t" fillcolor="#CD7E00" stroked="f">
              <v:path arrowok="t"/>
              <v:fill/>
            </v:shape>
            <v:shape style="position:absolute;left:720;top:171;width:343;height:168" coordorigin="720,171" coordsize="343,168" path="m1066,339l900,339,900,171,1066,171,1066,209,962,209,1001,245,907,245,907,265,1001,265,962,303,1066,303,1066,339e" filled="t" fillcolor="#CD7E00" stroked="f">
              <v:path arrowok="t"/>
              <v:fill/>
            </v:shape>
            <v:shape style="position:absolute;left:720;top:171;width:343;height:168" coordorigin="720,171" coordsize="343,168" path="m1066,303l991,303,1037,255,991,209,1066,209,1066,303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4"/>
          <w:w w:val="109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  <w:position w:val="8"/>
        </w:rPr>
        <w:t>2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84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8.548633pt;width:17.160001pt;height:8.4pt;mso-position-horizontal-relative:page;mso-position-vertical-relative:paragraph;z-index:-272" coordorigin="720,171" coordsize="343,168">
            <v:shape style="position:absolute;left:720;top:171;width:343;height:168" coordorigin="720,171" coordsize="343,168" path="m888,339l722,339,722,171,888,171,888,339e" filled="t" fillcolor="#CD7E00" stroked="f">
              <v:path arrowok="t"/>
              <v:fill/>
            </v:shape>
            <v:shape style="position:absolute;left:720;top:171;width:343;height:168" coordorigin="720,171" coordsize="343,168" path="m900,339l888,339,888,171,900,171,900,339e" filled="t" fillcolor="#CD7E00" stroked="f">
              <v:path arrowok="t"/>
              <v:fill/>
            </v:shape>
            <v:shape style="position:absolute;left:720;top:171;width:343;height:168" coordorigin="720,171" coordsize="343,168" path="m1066,339l900,339,900,171,1066,171,1066,207,962,207,1001,245,907,245,907,265,1001,265,962,301,1066,301,1066,339e" filled="t" fillcolor="#CD7E00" stroked="f">
              <v:path arrowok="t"/>
              <v:fill/>
            </v:shape>
            <v:shape style="position:absolute;left:720;top:171;width:343;height:168" coordorigin="720,171" coordsize="343,168" path="m1066,301l991,301,1037,255,991,207,1066,207,1066,301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3"/>
          <w:w w:val="112"/>
          <w:position w:val="8"/>
        </w:rPr>
        <w:t>3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82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8.450112pt;width:17.160001pt;height:8.52pt;mso-position-horizontal-relative:page;mso-position-vertical-relative:paragraph;z-index:-271" coordorigin="720,169" coordsize="343,170">
            <v:shape style="position:absolute;left:720;top:169;width:343;height:170" coordorigin="720,169" coordsize="343,170" path="m888,339l722,339,722,169,888,169,888,339e" filled="t" fillcolor="#CD7E00" stroked="f">
              <v:path arrowok="t"/>
              <v:fill/>
            </v:shape>
            <v:shape style="position:absolute;left:720;top:169;width:343;height:170" coordorigin="720,169" coordsize="343,170" path="m900,339l888,339,888,169,900,169,900,339e" filled="t" fillcolor="#CD7E00" stroked="f">
              <v:path arrowok="t"/>
              <v:fill/>
            </v:shape>
            <v:shape style="position:absolute;left:720;top:169;width:343;height:170" coordorigin="720,169" coordsize="343,170" path="m1066,339l900,339,900,169,1066,169,1066,207,962,207,1001,246,907,246,907,265,1001,265,962,301,1066,301,1066,339e" filled="t" fillcolor="#CD7E00" stroked="f">
              <v:path arrowok="t"/>
              <v:fill/>
            </v:shape>
            <v:shape style="position:absolute;left:720;top:169;width:343;height:170" coordorigin="720,169" coordsize="343,170" path="m1066,301l991,301,1037,255,991,207,1066,207,1066,301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112"/>
          <w:position w:val="8"/>
        </w:rPr>
        <w:t>4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84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8.548496pt;width:17.160001pt;height:8.52pt;mso-position-horizontal-relative:page;mso-position-vertical-relative:paragraph;z-index:-270" coordorigin="720,171" coordsize="343,170">
            <v:shape style="position:absolute;left:720;top:171;width:343;height:170" coordorigin="720,171" coordsize="343,170" path="m888,341l722,341,722,171,888,171,888,341e" filled="t" fillcolor="#CD7E00" stroked="f">
              <v:path arrowok="t"/>
              <v:fill/>
            </v:shape>
            <v:shape style="position:absolute;left:720;top:171;width:343;height:170" coordorigin="720,171" coordsize="343,170" path="m900,341l888,341,888,171,900,171,900,341e" filled="t" fillcolor="#CD7E00" stroked="f">
              <v:path arrowok="t"/>
              <v:fill/>
            </v:shape>
            <v:shape style="position:absolute;left:720;top:171;width:343;height:170" coordorigin="720,171" coordsize="343,170" path="m1066,341l900,341,900,171,1066,171,1066,209,962,209,1001,248,907,248,907,265,1001,265,962,303,1066,303,1066,341e" filled="t" fillcolor="#CD7E00" stroked="f">
              <v:path arrowok="t"/>
              <v:fill/>
            </v:shape>
            <v:shape style="position:absolute;left:720;top:171;width:343;height:170" coordorigin="720,171" coordsize="343,170" path="m1066,303l991,303,1037,255,991,209,1066,209,1066,303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2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86"/>
        </w:rPr>
        <w:t>"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112"/>
          <w:position w:val="8"/>
        </w:rPr>
        <w:t>5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9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2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1"/>
        </w:rPr>
        <w:t>ob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1"/>
        </w:rPr>
        <w:t>und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2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1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öß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9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84" w:lineRule="auto"/>
        <w:ind w:left="720" w:right="-61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6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2141" w:right="-20"/>
        <w:jc w:val="left"/>
        <w:tabs>
          <w:tab w:pos="46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18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ob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8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8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43"/>
          <w:w w:val="11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8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8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oh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8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8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7"/>
          <w:w w:val="11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ob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ng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öß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50" w:after="0" w:line="283" w:lineRule="auto"/>
        <w:ind w:left="720" w:right="3288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                                             </w:t>
      </w:r>
      <w:r>
        <w:rPr>
          <w:rFonts w:ascii="Times New Roman" w:hAnsi="Times New Roman" w:cs="Times New Roman" w:eastAsia="Times New Roman"/>
          <w:sz w:val="24"/>
          <w:szCs w:val="24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≥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                                                      </w:t>
      </w:r>
      <w:r>
        <w:rPr>
          <w:rFonts w:ascii="Times New Roman" w:hAnsi="Times New Roman" w:cs="Times New Roman" w:eastAsia="Times New Roman"/>
          <w:sz w:val="24"/>
          <w:szCs w:val="24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≥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                                      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≥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6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                                                           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≥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5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7"/>
        </w:rPr>
        <w:t>*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83" w:lineRule="auto"/>
        <w:ind w:left="720" w:right="2143"/>
        <w:jc w:val="left"/>
        <w:tabs>
          <w:tab w:pos="46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‡</w:t>
      </w:r>
      <w:r>
        <w:rPr>
          <w:rFonts w:ascii="Times New Roman" w:hAnsi="Times New Roman" w:cs="Times New Roman" w:eastAsia="Times New Roman"/>
          <w:sz w:val="24"/>
          <w:szCs w:val="24"/>
          <w:spacing w:val="-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&gt;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7"/>
        </w:rPr>
        <w:t>**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83" w:lineRule="auto"/>
        <w:ind w:left="720" w:right="2511"/>
        <w:jc w:val="left"/>
        <w:tabs>
          <w:tab w:pos="46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≥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65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7"/>
        </w:rPr>
        <w:t>**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‡</w:t>
      </w:r>
      <w:r>
        <w:rPr>
          <w:rFonts w:ascii="Times New Roman" w:hAnsi="Times New Roman" w:cs="Times New Roman" w:eastAsia="Times New Roman"/>
          <w:sz w:val="24"/>
          <w:szCs w:val="24"/>
          <w:spacing w:val="-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‡</w:t>
      </w:r>
      <w:r>
        <w:rPr>
          <w:rFonts w:ascii="Times New Roman" w:hAnsi="Times New Roman" w:cs="Times New Roman" w:eastAsia="Times New Roman"/>
          <w:sz w:val="24"/>
          <w:szCs w:val="24"/>
          <w:spacing w:val="-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‡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358" w:lineRule="auto"/>
        <w:ind w:right="1002" w:firstLine="338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486.119965pt;margin-top:35.025833pt;width:89.88002pt;height:.1pt;mso-position-horizontal-relative:page;mso-position-vertical-relative:paragraph;z-index:-268" coordorigin="9722,701" coordsize="1798,2">
            <v:shape style="position:absolute;left:9722;top:701;width:1798;height:2" coordorigin="9722,701" coordsize="1798,0" path="m11520,701l9722,701e" filled="f" stroked="t" strokeweight=".48pt" strokecolor="#777777">
              <v:path arrowok="t"/>
              <v:stroke dashstyle="dash"/>
            </v:shape>
          </v:group>
          <w10:wrap type="none"/>
        </w:pict>
      </w:r>
      <w:r>
        <w:rPr/>
        <w:pict>
          <v:group style="position:absolute;margin-left:486.119965pt;margin-top:2.025833pt;width:13.8pt;height:6.72pt;mso-position-horizontal-relative:page;mso-position-vertical-relative:paragraph;z-index:-267" coordorigin="9722,41" coordsize="276,134">
            <v:shape style="position:absolute;left:9722;top:41;width:276;height:134" coordorigin="9722,41" coordsize="276,134" path="m9854,175l9722,175,9722,41,9854,41,9854,175e" filled="t" fillcolor="#CD7E00" stroked="f">
              <v:path arrowok="t"/>
              <v:fill/>
            </v:shape>
            <v:shape style="position:absolute;left:9722;top:41;width:276;height:134" coordorigin="9722,41" coordsize="276,134" path="m9864,175l9854,175,9854,41,9864,41,9864,175e" filled="t" fillcolor="#CD7E00" stroked="f">
              <v:path arrowok="t"/>
              <v:fill/>
            </v:shape>
            <v:shape style="position:absolute;left:9722;top:41;width:276;height:134" coordorigin="9722,41" coordsize="276,134" path="m9998,175l9864,175,9864,41,9998,41,9998,69,9914,69,9946,101,9871,101,9871,115,9946,115,9914,146,9998,146,9998,175e" filled="t" fillcolor="#CD7E00" stroked="f">
              <v:path arrowok="t"/>
              <v:fill/>
            </v:shape>
            <v:shape style="position:absolute;left:9722;top:41;width:276;height:134" coordorigin="9722,41" coordsize="276,134" path="m9998,146l9936,146,9974,108,9936,69,9998,69,9998,146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93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94"/>
        </w:rPr>
        <w:t>M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12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121"/>
        </w:rPr>
        <w:t>P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</w:rPr>
        <w:t>b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12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3"/>
          <w:w w:val="112"/>
        </w:rPr>
        <w:t>d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26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126"/>
        </w:rPr>
        <w:t>e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3"/>
          <w:w w:val="112"/>
        </w:rPr>
        <w:t>b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0"/>
        </w:rPr>
        <w:t>l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26"/>
        </w:rPr>
        <w:t>a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200" w:bottom="200" w:left="0" w:right="0"/>
          <w:cols w:num="2" w:equalWidth="0">
            <w:col w:w="9004" w:space="718"/>
            <w:col w:w="2518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29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77"/>
        </w:rPr>
        <w:t>*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7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6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;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r</w:t>
      </w:r>
    </w:p>
    <w:p>
      <w:pPr>
        <w:spacing w:before="5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26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3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2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77"/>
        </w:rPr>
        <w:t>**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7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83" w:lineRule="auto"/>
        <w:ind w:left="720" w:right="765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5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4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9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5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+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6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83" w:lineRule="auto"/>
        <w:ind w:left="720" w:right="784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09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0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4.351219pt;width:17.160001pt;height:8.52pt;mso-position-horizontal-relative:page;mso-position-vertical-relative:paragraph;z-index:-265" coordorigin="720,87" coordsize="343,170">
            <v:shape style="position:absolute;left:720;top:87;width:343;height:170" coordorigin="720,87" coordsize="343,170" path="m888,257l722,257,722,87,888,87,888,257e" filled="t" fillcolor="#CD7E00" stroked="f">
              <v:path arrowok="t"/>
              <v:fill/>
            </v:shape>
            <v:shape style="position:absolute;left:720;top:87;width:343;height:170" coordorigin="720,87" coordsize="343,170" path="m900,257l888,257,888,87,900,87,900,257e" filled="t" fillcolor="#CD7E00" stroked="f">
              <v:path arrowok="t"/>
              <v:fill/>
            </v:shape>
            <v:shape style="position:absolute;left:720;top:87;width:343;height:170" coordorigin="720,87" coordsize="343,170" path="m1066,257l900,257,900,87,1066,87,1066,125,962,125,1001,161,907,161,907,181,1001,181,962,219,1066,219,1066,257e" filled="t" fillcolor="#CD7E00" stroked="f">
              <v:path arrowok="t"/>
              <v:fill/>
            </v:shape>
            <v:shape style="position:absolute;left:720;top:87;width:343;height:170" coordorigin="720,87" coordsize="343,170" path="m1066,219l991,219,1037,171,991,125,1066,125,1066,219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3"/>
          <w:w w:val="112"/>
          <w:position w:val="8"/>
        </w:rPr>
        <w:t>6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ung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und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2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4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2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ob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83" w:lineRule="auto"/>
        <w:ind w:left="1200" w:right="1048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shape style="position:absolute;margin-left:49.560001pt;margin-top:6.643959pt;width:4.439999pt;height:4.439987pt;mso-position-horizontal-relative:page;mso-position-vertical-relative:paragraph;z-index:-264" type="#_x0000_t75">
            <v:imagedata r:id="rId9" o:title=""/>
          </v:shape>
        </w:pict>
      </w:r>
      <w:r>
        <w:rPr>
          <w:rFonts w:ascii="Times New Roman" w:hAnsi="Times New Roman" w:cs="Times New Roman" w:eastAsia="Times New Roman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8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2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115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6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83" w:lineRule="auto"/>
        <w:ind w:left="1200" w:right="825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shape style="position:absolute;margin-left:49.560001pt;margin-top:6.693142pt;width:4.439999pt;height:4.439987pt;mso-position-horizontal-relative:page;mso-position-vertical-relative:paragraph;z-index:-263" type="#_x0000_t75">
            <v:imagedata r:id="rId10" o:title=""/>
          </v:shape>
        </w:pict>
      </w:r>
      <w:r>
        <w:rPr/>
        <w:pict>
          <v:shape style="position:absolute;margin-left:49.560001pt;margin-top:55.653133pt;width:4.439999pt;height:4.440020pt;mso-position-horizontal-relative:page;mso-position-vertical-relative:paragraph;z-index:-262" type="#_x0000_t75">
            <v:imagedata r:id="rId11" o:title=""/>
          </v:shape>
        </w:pic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8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8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8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k-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09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83" w:lineRule="auto"/>
        <w:ind w:left="1200" w:right="869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shape style="position:absolute;margin-left:49.560001pt;margin-top:6.814007pt;width:4.439999pt;height:4.319962pt;mso-position-horizontal-relative:page;mso-position-vertical-relative:paragraph;z-index:-261" type="#_x0000_t75">
            <v:imagedata r:id="rId12" o:title=""/>
          </v:shape>
        </w:pic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&lt;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6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°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1" w:after="0" w:line="283" w:lineRule="auto"/>
        <w:ind w:left="1200" w:right="1610"/>
        <w:jc w:val="left"/>
        <w:tabs>
          <w:tab w:pos="522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shape style="position:absolute;margin-left:49.560001pt;margin-top:9.859598pt;width:4.439999pt;height:4.440020pt;mso-position-horizontal-relative:page;mso-position-vertical-relative:paragraph;z-index:-260" type="#_x0000_t75">
            <v:imagedata r:id="rId13" o:title=""/>
          </v:shape>
        </w:pict>
      </w:r>
      <w:r>
        <w:rPr/>
        <w:pict>
          <v:group style="position:absolute;margin-left:240.719986pt;margin-top:5.89961pt;width:17.280001pt;height:8.4pt;mso-position-horizontal-relative:page;mso-position-vertical-relative:paragraph;z-index:-259" coordorigin="4814,118" coordsize="346,168">
            <v:shape style="position:absolute;left:4814;top:118;width:346;height:168" coordorigin="4814,118" coordsize="346,168" path="m4982,286l4814,286,4814,118,4982,118,4982,286e" filled="t" fillcolor="#CD7E00" stroked="f">
              <v:path arrowok="t"/>
              <v:fill/>
            </v:shape>
            <v:shape style="position:absolute;left:4814;top:118;width:346;height:168" coordorigin="4814,118" coordsize="346,168" path="m4992,286l4982,286,4982,118,4992,118,4992,286e" filled="t" fillcolor="#CD7E00" stroked="f">
              <v:path arrowok="t"/>
              <v:fill/>
            </v:shape>
            <v:shape style="position:absolute;left:4814;top:118;width:346;height:168" coordorigin="4814,118" coordsize="346,168" path="m5160,286l4992,286,4992,118,5160,118,5160,154,5057,154,5095,192,5002,192,5002,212,5095,212,5057,250,5160,250,5160,286e" filled="t" fillcolor="#CD7E00" stroked="f">
              <v:path arrowok="t"/>
              <v:fill/>
            </v:shape>
            <v:shape style="position:absolute;left:4814;top:118;width:346;height:168" coordorigin="4814,118" coordsize="346,168" path="m5160,250l5083,250,5131,202,5083,154,5160,154,5160,250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  <w:position w:val="8"/>
        </w:rPr>
        <w:t>7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18"/>
          <w:w w:val="100"/>
          <w:position w:val="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8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8"/>
          <w:position w:val="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8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8"/>
          <w:position w:val="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2"/>
          <w:w w:val="118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99"/>
          <w:position w:val="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7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9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28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1"/>
          <w:position w:val="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1"/>
          <w:position w:val="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28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5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22"/>
          <w:position w:val="0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1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6"/>
          <w:position w:val="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6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6"/>
          <w:position w:val="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6"/>
          <w:position w:val="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6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6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6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6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6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6"/>
          <w:position w:val="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6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6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4"/>
          <w:w w:val="116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83"/>
          <w:position w:val="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6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9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1"/>
          <w:position w:val="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99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99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6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  <w:position w:val="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3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6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99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99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99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  <w:position w:val="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3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4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4"/>
          <w:position w:val="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14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4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27"/>
          <w:w w:val="114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4"/>
          <w:position w:val="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4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0"/>
          <w:w w:val="114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7"/>
          <w:position w:val="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99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6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9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92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83"/>
          <w:position w:val="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28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99"/>
          <w:position w:val="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1"/>
          <w:position w:val="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1"/>
          <w:position w:val="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3"/>
          <w:position w:val="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3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3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3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2"/>
          <w:position w:val="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0"/>
          <w:position w:val="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3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  <w:position w:val="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49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9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79"/>
          <w:position w:val="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4"/>
          <w:position w:val="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4"/>
          <w:position w:val="0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14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4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4"/>
          <w:position w:val="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4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4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14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9"/>
          <w:position w:val="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11"/>
          <w:position w:val="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25"/>
          <w:position w:val="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11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10"/>
          <w:position w:val="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720" w:right="-20"/>
        <w:jc w:val="left"/>
        <w:tabs>
          <w:tab w:pos="5380" w:val="left"/>
        </w:tabs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248.039993pt;margin-top:4.351455pt;width:17.280001pt;height:8.52pt;mso-position-horizontal-relative:page;mso-position-vertical-relative:paragraph;z-index:-258" coordorigin="4961,87" coordsize="346,170">
            <v:shape style="position:absolute;left:4961;top:87;width:346;height:170" coordorigin="4961,87" coordsize="346,170" path="m5126,257l4961,257,4961,87,5126,87,5126,257e" filled="t" fillcolor="#CD7E00" stroked="f">
              <v:path arrowok="t"/>
              <v:fill/>
            </v:shape>
            <v:shape style="position:absolute;left:4961;top:87;width:346;height:170" coordorigin="4961,87" coordsize="346,170" path="m5138,257l5126,257,5126,87,5138,87,5138,125,5136,125,5136,145,5138,147,5138,197,5136,200,5136,219,5138,219,5138,257e" filled="t" fillcolor="#CD7E00" stroked="f">
              <v:path arrowok="t"/>
              <v:fill/>
            </v:shape>
            <v:shape style="position:absolute;left:4961;top:87;width:346;height:170" coordorigin="4961,87" coordsize="346,170" path="m5306,257l5138,257,5138,219,5268,219,5268,200,5239,171,5268,145,5268,125,5138,125,5138,87,5306,87,5306,257e" filled="t" fillcolor="#CD7E00" stroked="f">
              <v:path arrowok="t"/>
              <v:fill/>
            </v:shape>
            <v:shape style="position:absolute;left:4961;top:87;width:346;height:170" coordorigin="4961,87" coordsize="346,170" path="m5138,147l5136,145,5136,125,5138,125,5138,147e" filled="t" fillcolor="#CD7E00" stroked="f">
              <v:path arrowok="t"/>
              <v:fill/>
            </v:shape>
            <v:shape style="position:absolute;left:4961;top:87;width:346;height:170" coordorigin="4961,87" coordsize="346,170" path="m5203,171l5155,125,5249,125,5203,171e" filled="t" fillcolor="#CD7E00" stroked="f">
              <v:path arrowok="t"/>
              <v:fill/>
            </v:shape>
            <v:shape style="position:absolute;left:4961;top:87;width:346;height:170" coordorigin="4961,87" coordsize="346,170" path="m5138,197l5138,147,5165,171,5138,197e" filled="t" fillcolor="#CD7E00" stroked="f">
              <v:path arrowok="t"/>
              <v:fill/>
            </v:shape>
            <v:shape style="position:absolute;left:4961;top:87;width:346;height:170" coordorigin="4961,87" coordsize="346,170" path="m5249,219l5155,219,5184,190,5203,209,5239,209,5249,219e" filled="t" fillcolor="#CD7E00" stroked="f">
              <v:path arrowok="t"/>
              <v:fill/>
            </v:shape>
            <v:shape style="position:absolute;left:4961;top:87;width:346;height:170" coordorigin="4961,87" coordsize="346,170" path="m5239,209l5203,209,5220,190,5239,209e" filled="t" fillcolor="#CD7E00" stroked="f">
              <v:path arrowok="t"/>
              <v:fill/>
            </v:shape>
            <v:shape style="position:absolute;left:4961;top:87;width:346;height:170" coordorigin="4961,87" coordsize="346,170" path="m5138,219l5136,219,5136,200,5138,197,5138,219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nd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nb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7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hyperlink r:id="rId14"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4"/>
            <w:w w:val="83"/>
          </w:rPr>
          <w:t>f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83"/>
          </w:rPr>
          <w:t>f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0"/>
          </w:rPr>
          <w:t>@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z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k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</w:hyperlink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2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  <w:position w:val="8"/>
        </w:rPr>
        <w:t>8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1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4.346252pt;width:17.160001pt;height:8.52pt;mso-position-horizontal-relative:page;mso-position-vertical-relative:paragraph;z-index:-257" coordorigin="720,87" coordsize="343,170">
            <v:shape style="position:absolute;left:720;top:87;width:343;height:170" coordorigin="720,87" coordsize="343,170" path="m888,257l722,257,722,87,888,87,888,257e" filled="t" fillcolor="#CD7E00" stroked="f">
              <v:path arrowok="t"/>
              <v:fill/>
            </v:shape>
            <v:shape style="position:absolute;left:720;top:87;width:343;height:170" coordorigin="720,87" coordsize="343,170" path="m900,257l888,257,888,87,900,87,900,257e" filled="t" fillcolor="#CD7E00" stroked="f">
              <v:path arrowok="t"/>
              <v:fill/>
            </v:shape>
            <v:shape style="position:absolute;left:720;top:87;width:343;height:170" coordorigin="720,87" coordsize="343,170" path="m1066,257l900,257,900,87,1066,87,1066,125,962,125,1001,164,907,164,907,183,1001,183,962,219,1066,219,1066,257e" filled="t" fillcolor="#CD7E00" stroked="f">
              <v:path arrowok="t"/>
              <v:fill/>
            </v:shape>
            <v:shape style="position:absolute;left:720;top:87;width:343;height:170" coordorigin="720,87" coordsize="343,170" path="m1066,219l991,219,1037,173,991,125,1066,125,1066,219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3"/>
          <w:w w:val="112"/>
          <w:position w:val="8"/>
        </w:rPr>
        <w:t>9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9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84" w:lineRule="auto"/>
        <w:ind w:left="720" w:right="878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2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2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83" w:lineRule="auto"/>
        <w:ind w:left="720" w:right="998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4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513.480042pt;margin-top:13.243645pt;width:.959976pt;height:.1pt;mso-position-horizontal-relative:page;mso-position-vertical-relative:paragraph;z-index:-256" coordorigin="10270,265" coordsize="19,2">
            <v:shape style="position:absolute;left:10270;top:265;width:19;height:2" coordorigin="10270,265" coordsize="19,0" path="m10270,265l10289,265e" filled="f" stroked="t" strokeweight=".96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w w:val="119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  <w:u w:val="single" w:color="00000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  <w:u w:val="single" w:color="0000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5"/>
          <w:w w:val="113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59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</w:r>
      <w:r>
        <w:rPr>
          <w:rFonts w:ascii="Times New Roman" w:hAnsi="Times New Roman" w:cs="Times New Roman" w:eastAsia="Times New Roman"/>
          <w:sz w:val="24"/>
          <w:szCs w:val="24"/>
          <w:spacing w:val="-9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-9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43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43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43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8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3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  <w:u w:val="single" w:color="0000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</w:p>
    <w:p>
      <w:pPr>
        <w:jc w:val="left"/>
        <w:spacing w:after="0"/>
        <w:sectPr>
          <w:pgMar w:header="19" w:footer="1" w:top="200" w:bottom="200" w:left="0" w:right="0"/>
          <w:pgSz w:w="12240" w:h="15840"/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29" w:after="0" w:line="284" w:lineRule="auto"/>
        <w:ind w:left="720" w:right="717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3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9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52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0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3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3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3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9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83" w:lineRule="auto"/>
        <w:ind w:left="720" w:right="758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2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9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9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83" w:lineRule="auto"/>
        <w:ind w:left="720" w:right="904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09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9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48.48pt;margin-top:13.123734pt;width:21.959999pt;height:.1pt;mso-position-horizontal-relative:page;mso-position-vertical-relative:paragraph;z-index:-255" coordorigin="970,262" coordsize="439,2">
            <v:shape style="position:absolute;left:970;top:262;width:439;height:2" coordorigin="970,262" coordsize="439,0" path="m970,262l1409,262e" filled="f" stroked="t" strokeweight=".96pt" strokecolor="#000000">
              <v:path arrowok="t"/>
            </v:shape>
          </v:group>
          <w10:wrap type="none"/>
        </w:pict>
      </w:r>
      <w:r>
        <w:rPr/>
        <w:pict>
          <v:group style="position:absolute;margin-left:74.400002pt;margin-top:13.123734pt;width:103.080002pt;height:.1pt;mso-position-horizontal-relative:page;mso-position-vertical-relative:paragraph;z-index:-254" coordorigin="1488,262" coordsize="2062,2">
            <v:shape style="position:absolute;left:1488;top:262;width:2062;height:2" coordorigin="1488,262" coordsize="2062,0" path="m1488,262l3550,262e" filled="f" stroked="t" strokeweight=".96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50" w:after="0" w:line="283" w:lineRule="auto"/>
        <w:ind w:left="720" w:right="1637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9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°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83" w:lineRule="auto"/>
        <w:ind w:left="720" w:right="868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w w:val="109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  <w:u w:val="single" w:color="0000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8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  <w:u w:val="single" w:color="0000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u w:val="single" w:color="0000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79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  <w:u w:val="single" w:color="00000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q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w w:val="92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u w:val="single" w:color="0000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u w:val="single" w:color="0000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u w:val="single" w:color="0000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  <w:u w:val="single" w:color="0000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  <w:u w:val="single" w:color="0000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  <w:u w:val="single" w:color="0000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  <w:u w:val="single" w:color="0000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u w:val="single" w:color="0000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50" w:after="0" w:line="283" w:lineRule="auto"/>
        <w:ind w:left="720" w:right="1104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9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83" w:lineRule="auto"/>
        <w:ind w:left="720" w:right="825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0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210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9.240002pt;margin-top:4.351761pt;width:17.280001pt;height:8.52pt;mso-position-horizontal-relative:page;mso-position-vertical-relative:paragraph;z-index:-253" coordorigin="785,87" coordsize="346,170">
            <v:shape style="position:absolute;left:785;top:87;width:346;height:170" coordorigin="785,87" coordsize="346,170" path="m953,257l785,257,785,87,953,87,953,257e" filled="t" fillcolor="#CD7E00" stroked="f">
              <v:path arrowok="t"/>
              <v:fill/>
            </v:shape>
            <v:shape style="position:absolute;left:785;top:87;width:346;height:170" coordorigin="785,87" coordsize="346,170" path="m965,257l953,257,953,87,965,87,965,257e" filled="t" fillcolor="#CD7E00" stroked="f">
              <v:path arrowok="t"/>
              <v:fill/>
            </v:shape>
            <v:shape style="position:absolute;left:785;top:87;width:346;height:170" coordorigin="785,87" coordsize="346,170" path="m1130,257l965,257,965,87,1130,87,1130,125,1027,125,1066,164,972,164,972,181,1066,181,1027,219,1130,219,1130,257e" filled="t" fillcolor="#CD7E00" stroked="f">
              <v:path arrowok="t"/>
              <v:fill/>
            </v:shape>
            <v:shape style="position:absolute;left:785;top:87;width:346;height:170" coordorigin="785,87" coordsize="346,170" path="m1130,219l1054,219,1102,173,1054,125,1130,125,1130,219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3"/>
          <w:w w:val="112"/>
          <w:position w:val="8"/>
        </w:rPr>
        <w:t>1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  <w:position w:val="8"/>
        </w:rPr>
        <w:t>0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nd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7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7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ng</w:t>
      </w:r>
      <w:r>
        <w:rPr>
          <w:rFonts w:ascii="Times New Roman" w:hAnsi="Times New Roman" w:cs="Times New Roman" w:eastAsia="Times New Roman"/>
          <w:sz w:val="24"/>
          <w:szCs w:val="24"/>
          <w:spacing w:val="-31"/>
          <w:w w:val="11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1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oh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7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1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22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jc w:val="left"/>
        <w:spacing w:after="0"/>
        <w:sectPr>
          <w:pgMar w:header="19" w:footer="1" w:top="200" w:bottom="200" w:left="0" w:right="0"/>
          <w:pgSz w:w="12240" w:h="15840"/>
        </w:sectPr>
      </w:pPr>
      <w:rPr/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84" w:lineRule="auto"/>
        <w:ind w:left="5966" w:right="658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35.590pt;margin-top:-2.755588pt;width:261.040003pt;height:181.660012pt;mso-position-horizontal-relative:page;mso-position-vertical-relative:paragraph;z-index:-252" coordorigin="712,-55" coordsize="5221,3633">
            <v:group style="position:absolute;left:720;top:-47;width:5189;height:2" coordorigin="720,-47" coordsize="5189,2">
              <v:shape style="position:absolute;left:720;top:-47;width:5189;height:2" coordorigin="720,-47" coordsize="5189,0" path="m720,-47l5909,-47e" filled="f" stroked="t" strokeweight=".820002pt" strokecolor="#4B4B4B">
                <v:path arrowok="t"/>
              </v:shape>
            </v:group>
            <v:group style="position:absolute;left:5916;top:-47;width:2;height:6" coordorigin="5916,-47" coordsize="2,6">
              <v:shape style="position:absolute;left:5916;top:-47;width:2;height:6" coordorigin="5916,-47" coordsize="0,6" path="m5916,-34l5916,-40e" filled="f" stroked="t" strokeweight=".819994pt" strokecolor="#B1B1B1">
                <v:path arrowok="t"/>
              </v:shape>
            </v:group>
            <v:group style="position:absolute;left:5909;top:-47;width:7;height:2" coordorigin="5909,-47" coordsize="7,2">
              <v:shape style="position:absolute;left:5909;top:-47;width:7;height:2" coordorigin="5909,-47" coordsize="7,0" path="m11098,-47l11105,-47e" filled="f" stroked="t" strokeweight=".820002pt" strokecolor="#4B4B4B">
                <v:path arrowok="t"/>
              </v:shape>
            </v:group>
            <v:group style="position:absolute;left:734;top:3569;width:5189;height:2" coordorigin="734,3569" coordsize="5189,2">
              <v:shape style="position:absolute;left:734;top:3569;width:5189;height:2" coordorigin="734,3569" coordsize="5189,0" path="m734,3569l5923,3569e" filled="f" stroked="t" strokeweight=".939996pt" strokecolor="#B1B1B1">
                <v:path arrowok="t"/>
              </v:shape>
            </v:group>
            <v:group style="position:absolute;left:727;top:3560;width:2;height:10" coordorigin="727,3560" coordsize="2,10">
              <v:shape style="position:absolute;left:727;top:3560;width:2;height:10" coordorigin="727,3560" coordsize="0,10" path="m727,7184l727,7175e" filled="f" stroked="t" strokeweight=".819999pt" strokecolor="#4B4B4B">
                <v:path arrowok="t"/>
              </v:shape>
            </v:group>
            <v:group style="position:absolute;left:728;top:3569;width:6;height:2" coordorigin="728,3569" coordsize="6,2">
              <v:shape style="position:absolute;left:728;top:3569;width:6;height:2" coordorigin="728,3569" coordsize="6,0" path="m737,3569l743,3569e" filled="f" stroked="t" strokeweight=".939996pt" strokecolor="#B1B1B1">
                <v:path arrowok="t"/>
              </v:shape>
            </v:group>
            <v:group style="position:absolute;left:5916;top:-40;width:2;height:3600" coordorigin="5916,-40" coordsize="2,3600">
              <v:shape style="position:absolute;left:5916;top:-40;width:2;height:3600" coordorigin="5916,-40" coordsize="0,3600" path="m5916,3575l5916,-25e" filled="f" stroked="t" strokeweight=".819994pt" strokecolor="#B1B1B1">
                <v:path arrowok="t"/>
              </v:shape>
            </v:group>
            <v:group style="position:absolute;left:727;top:-40;width:2;height:3600" coordorigin="727,-40" coordsize="2,3600">
              <v:shape style="position:absolute;left:727;top:-40;width:2;height:3600" coordorigin="727,-40" coordsize="0,3600" path="m727,3575l727,-25e" filled="f" stroked="t" strokeweight=".819999pt" strokecolor="#4B4B4B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2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09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09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Q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4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4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5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49"/>
          <w:w w:val="11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   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   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   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   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</w:p>
    <w:p>
      <w:pPr>
        <w:spacing w:before="1" w:after="0" w:line="328" w:lineRule="exact"/>
        <w:ind w:left="720" w:right="-20"/>
        <w:jc w:val="left"/>
        <w:tabs>
          <w:tab w:pos="2980" w:val="left"/>
          <w:tab w:pos="3620" w:val="left"/>
          <w:tab w:pos="55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w w:val="108"/>
          <w:position w:val="-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-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-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-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-2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-2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-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position w:val="-2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2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position w:val="-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-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  <w:position w:val="-2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2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2"/>
        </w:rPr>
        <w:t>r</w:t>
        <w:tab/>
      </w:r>
      <w:r>
        <w:rPr>
          <w:rFonts w:ascii="Times New Roman" w:hAnsi="Times New Roman" w:cs="Times New Roman" w:eastAsia="Times New Roman"/>
          <w:sz w:val="24"/>
          <w:szCs w:val="24"/>
          <w:spacing w:val="-34"/>
          <w:w w:val="100"/>
          <w:position w:val="-2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  <w:position w:val="-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-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-2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-2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-2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2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-2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position w:val="-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position w:val="-2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position w:val="-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-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-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position w:val="-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2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-2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-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position w:val="-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  <w:position w:val="4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position w:val="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4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4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position w:val="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  <w:position w:val="4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position w:val="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  <w:position w:val="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  <w:position w:val="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  <w:position w:val="4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  <w:position w:val="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  <w:position w:val="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  <w:position w:val="4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position w:val="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  <w:position w:val="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  <w:position w:val="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4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  <w:position w:val="4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4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4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  <w:position w:val="4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4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  <w:position w:val="4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  <w:position w:val="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  <w:position w:val="4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4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jc w:val="left"/>
        <w:spacing w:after="0"/>
        <w:sectPr>
          <w:pgMar w:header="19" w:footer="1" w:top="200" w:bottom="200" w:left="0" w:right="0"/>
          <w:pgSz w:w="12240" w:h="15840"/>
        </w:sectPr>
      </w:pPr>
      <w:rPr/>
    </w:p>
    <w:p>
      <w:pPr>
        <w:spacing w:before="55" w:after="0" w:line="271" w:lineRule="exact"/>
        <w:ind w:left="720" w:right="-76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  <w:position w:val="-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0" w:after="0" w:line="274" w:lineRule="exact"/>
        <w:ind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200" w:bottom="200" w:left="0" w:right="0"/>
          <w:cols w:num="2" w:equalWidth="0">
            <w:col w:w="2068" w:space="3898"/>
            <w:col w:w="6274"/>
          </w:cols>
        </w:sectPr>
      </w:pPr>
      <w:rPr/>
    </w:p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8" w:after="0" w:line="240" w:lineRule="auto"/>
        <w:ind w:left="114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group style="position:absolute;margin-left:36pt;margin-top:6.251738pt;width:17.160001pt;height:8.4pt;mso-position-horizontal-relative:page;mso-position-vertical-relative:paragraph;z-index:-251" coordorigin="720,125" coordsize="343,168">
            <v:shape style="position:absolute;left:720;top:125;width:343;height:168" coordorigin="720,125" coordsize="343,168" path="m888,293l722,293,722,125,888,125,888,293e" filled="t" fillcolor="#CD7E00" stroked="f">
              <v:path arrowok="t"/>
              <v:fill/>
            </v:shape>
            <v:shape style="position:absolute;left:720;top:125;width:343;height:168" coordorigin="720,125" coordsize="343,168" path="m900,293l888,293,888,125,900,125,900,293e" filled="t" fillcolor="#CD7E00" stroked="f">
              <v:path arrowok="t"/>
              <v:fill/>
            </v:shape>
            <v:shape style="position:absolute;left:720;top:125;width:343;height:168" coordorigin="720,125" coordsize="343,168" path="m1066,293l900,293,900,125,1066,125,1066,163,962,163,1001,199,907,199,907,219,1001,219,962,257,1066,257,1066,293e" filled="t" fillcolor="#CD7E00" stroked="f">
              <v:path arrowok="t"/>
              <v:fill/>
            </v:shape>
            <v:shape style="position:absolute;left:720;top:125;width:343;height:168" coordorigin="720,125" coordsize="343,168" path="m1066,257l991,257,1037,209,991,163,1066,163,1066,257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84"/>
          <w:position w:val="8"/>
        </w:rPr>
        <w:t>[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3"/>
          <w:w w:val="112"/>
          <w:position w:val="8"/>
        </w:rPr>
        <w:t>1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-1"/>
          <w:w w:val="112"/>
          <w:position w:val="8"/>
        </w:rPr>
        <w:t>1</w:t>
      </w:r>
      <w:r>
        <w:rPr>
          <w:rFonts w:ascii="Times New Roman" w:hAnsi="Times New Roman" w:cs="Times New Roman" w:eastAsia="Times New Roman"/>
          <w:sz w:val="19"/>
          <w:szCs w:val="19"/>
          <w:color w:val="CD7E00"/>
          <w:spacing w:val="0"/>
          <w:w w:val="84"/>
          <w:position w:val="8"/>
        </w:rPr>
        <w:t>]</w:t>
      </w:r>
      <w:r>
        <w:rPr>
          <w:rFonts w:ascii="Times New Roman" w:hAnsi="Times New Roman" w:cs="Times New Roman" w:eastAsia="Times New Roman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4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4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ob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83" w:lineRule="auto"/>
        <w:ind w:left="720" w:right="996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6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6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1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7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9"/>
          <w:w w:val="11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ß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7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7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83" w:lineRule="auto"/>
        <w:ind w:left="720" w:right="691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2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86"/>
        </w:rPr>
        <w:t>"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illi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4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8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8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1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8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83" w:lineRule="auto"/>
        <w:ind w:left="720" w:right="731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5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5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9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</w:p>
    <w:p>
      <w:pPr>
        <w:spacing w:before="5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9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3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3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</w:p>
    <w:p>
      <w:pPr>
        <w:spacing w:before="53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4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4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14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2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ll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83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12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12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7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w w:val="9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22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1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42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#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8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6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8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9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50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#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3"/>
          <w:w w:val="92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50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#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50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#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7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2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4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83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07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50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5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#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06"/>
        </w:rPr>
        <w:t>%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11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9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1"/>
          <w:w w:val="125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50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6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/</w:t>
      </w:r>
      <w:hyperlink r:id="rId15"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5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z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2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k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7"/>
          </w:rPr>
          <w:t>m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1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4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000000"/>
            <w:spacing w:val="0"/>
            <w:w w:val="100"/>
          </w:rPr>
        </w:r>
      </w:hyperlink>
    </w:p>
    <w:p>
      <w:pPr>
        <w:jc w:val="left"/>
        <w:spacing w:after="0"/>
        <w:sectPr>
          <w:type w:val="continuous"/>
          <w:pgSz w:w="12240" w:h="15840"/>
          <w:pgMar w:top="200" w:bottom="200" w:left="0" w:right="0"/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29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7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/</w:t>
      </w:r>
      <w:hyperlink r:id="rId16"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5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z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2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k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7"/>
          </w:rPr>
          <w:t>m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1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4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2"/>
            <w:w w:val="99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83"/>
          </w:rPr>
          <w:t>f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7"/>
          </w:rPr>
          <w:t>m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1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4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000000"/>
            <w:spacing w:val="0"/>
            <w:w w:val="100"/>
          </w:rPr>
        </w:r>
      </w:hyperlink>
    </w:p>
    <w:p>
      <w:pPr>
        <w:spacing w:before="50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8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hyperlink r:id="rId17"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7"/>
          </w:rPr>
          <w:t>m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: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4"/>
            <w:w w:val="83"/>
          </w:rPr>
          <w:t>f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83"/>
          </w:rPr>
          <w:t>f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0"/>
          </w:rPr>
          <w:t>@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z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k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000000"/>
            <w:spacing w:val="0"/>
            <w:w w:val="100"/>
          </w:rPr>
        </w:r>
      </w:hyperlink>
    </w:p>
    <w:p>
      <w:pPr>
        <w:spacing w:before="52" w:after="0" w:line="240" w:lineRule="auto"/>
        <w:ind w:left="93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9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/</w:t>
      </w:r>
      <w:hyperlink r:id="rId18"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5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z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2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k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7"/>
          </w:rPr>
          <w:t>m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1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4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000000"/>
            <w:spacing w:val="0"/>
            <w:w w:val="100"/>
          </w:rPr>
        </w:r>
      </w:hyperlink>
    </w:p>
    <w:p>
      <w:pPr>
        <w:spacing w:before="50" w:after="0" w:line="240" w:lineRule="auto"/>
        <w:ind w:left="761" w:right="355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</w:rPr>
        <w:t>/</w:t>
      </w:r>
      <w:hyperlink r:id="rId19"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5"/>
            <w:w w:val="100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z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2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</w:rPr>
          <w:t>k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7"/>
          </w:rPr>
          <w:t>m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1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4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</w:rPr>
          <w:t>ss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5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000000"/>
            <w:spacing w:val="0"/>
            <w:w w:val="100"/>
          </w:rPr>
        </w:r>
      </w:hyperlink>
    </w:p>
    <w:p>
      <w:pPr>
        <w:spacing w:before="50" w:after="0" w:line="271" w:lineRule="exact"/>
        <w:ind w:left="780" w:right="355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8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4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  <w:position w:val="-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111"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0"/>
          <w:w w:val="128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-2"/>
          <w:w w:val="99"/>
          <w:position w:val="-1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color w:val="CD7E00"/>
          <w:spacing w:val="1"/>
          <w:w w:val="99"/>
          <w:position w:val="-1"/>
        </w:rPr>
        <w:t>/</w:t>
      </w:r>
      <w:hyperlink r:id="rId20"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  <w:position w:val="-1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100"/>
            <w:position w:val="-1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5"/>
            <w:w w:val="100"/>
            <w:position w:val="-1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  <w:position w:val="-1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  <w:position w:val="-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2"/>
            <w:w w:val="79"/>
            <w:position w:val="-1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  <w:position w:val="-1"/>
          </w:rPr>
          <w:t>z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2"/>
            <w:w w:val="110"/>
            <w:position w:val="-1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  <w:position w:val="-1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00"/>
            <w:position w:val="-1"/>
          </w:rPr>
          <w:t>k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0"/>
            <w:position w:val="-1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  <w:position w:val="-1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  <w:position w:val="-1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  <w:position w:val="-1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7"/>
            <w:position w:val="-1"/>
          </w:rPr>
          <w:t>m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  <w:position w:val="-1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  <w:position w:val="-1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1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4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12"/>
            <w:position w:val="-1"/>
          </w:rPr>
          <w:t>c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  <w:position w:val="-1"/>
          </w:rPr>
          <w:t>-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l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  <w:position w:val="-1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  <w:position w:val="-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o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  <w:position w:val="-1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  <w:position w:val="-1"/>
          </w:rPr>
          <w:t>/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d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  <w:position w:val="-1"/>
          </w:rPr>
          <w:t>a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99"/>
            <w:position w:val="-1"/>
          </w:rPr>
          <w:t>t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  <w:position w:val="-1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u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11"/>
            <w:position w:val="-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  <w:position w:val="-1"/>
          </w:rPr>
          <w:t>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00"/>
            <w:position w:val="-1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-1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b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1"/>
            <w:w w:val="111"/>
            <w:position w:val="-1"/>
          </w:rPr>
          <w:t>n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79"/>
            <w:position w:val="-1"/>
          </w:rPr>
          <w:t>i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8"/>
            <w:position w:val="-1"/>
          </w:rPr>
          <w:t>ss</w:t>
        </w:r>
        <w:r>
          <w:rPr>
            <w:rFonts w:ascii="Times New Roman" w:hAnsi="Times New Roman" w:cs="Times New Roman" w:eastAsia="Times New Roman"/>
            <w:sz w:val="24"/>
            <w:szCs w:val="24"/>
            <w:color w:val="CD7E00"/>
            <w:spacing w:val="0"/>
            <w:w w:val="125"/>
            <w:position w:val="-1"/>
          </w:rPr>
          <w:t>e</w:t>
        </w:r>
        <w:r>
          <w:rPr>
            <w:rFonts w:ascii="Times New Roman" w:hAnsi="Times New Roman" w:cs="Times New Roman" w:eastAsia="Times New Roman"/>
            <w:sz w:val="24"/>
            <w:szCs w:val="24"/>
            <w:color w:val="000000"/>
            <w:spacing w:val="0"/>
            <w:w w:val="100"/>
            <w:position w:val="0"/>
          </w:rPr>
        </w:r>
      </w:hyperlink>
    </w:p>
    <w:p>
      <w:pPr>
        <w:spacing w:before="7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4" w:after="0" w:line="135" w:lineRule="exact"/>
        <w:ind w:left="4365" w:right="6643"/>
        <w:jc w:val="center"/>
        <w:rPr>
          <w:rFonts w:ascii="Times New Roman" w:hAnsi="Times New Roman" w:cs="Times New Roman" w:eastAsia="Times New Roman"/>
          <w:sz w:val="12"/>
          <w:szCs w:val="12"/>
        </w:rPr>
      </w:pPr>
      <w:rPr/>
      <w:r>
        <w:rPr/>
        <w:pict>
          <v:group style="position:absolute;margin-left:36pt;margin-top:-9.716294pt;width:540pt;height:.1pt;mso-position-horizontal-relative:page;mso-position-vertical-relative:paragraph;z-index:-249" coordorigin="720,-194" coordsize="10800,2">
            <v:shape style="position:absolute;left:720;top:-194;width:10800;height:2" coordorigin="720,-194" coordsize="10800,0" path="m720,-194l11520,-194e" filled="f" stroked="t" strokeweight=".579988pt" strokecolor="#601F49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2"/>
          <w:szCs w:val="12"/>
          <w:spacing w:val="2"/>
          <w:w w:val="119"/>
        </w:rPr>
        <w:t>S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25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9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1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25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22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9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22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22"/>
        </w:rPr>
        <w:t>o</w:t>
      </w:r>
      <w:r>
        <w:rPr>
          <w:rFonts w:ascii="Times New Roman" w:hAnsi="Times New Roman" w:cs="Times New Roman" w:eastAsia="Times New Roman"/>
          <w:sz w:val="12"/>
          <w:szCs w:val="12"/>
          <w:spacing w:val="4"/>
          <w:w w:val="116"/>
        </w:rPr>
        <w:t>r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14"/>
        </w:rPr>
        <w:t>m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25"/>
        </w:rPr>
        <w:t>a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9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22"/>
        </w:rPr>
        <w:t>o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22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25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22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0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Mar w:header="19" w:footer="1" w:top="200" w:bottom="200" w:left="0" w:right="0"/>
          <w:pgSz w:w="12240" w:h="15840"/>
        </w:sectPr>
      </w:pPr>
      <w:rPr/>
    </w:p>
    <w:p>
      <w:pPr>
        <w:spacing w:before="44" w:after="0" w:line="135" w:lineRule="exact"/>
        <w:ind w:right="-20"/>
        <w:jc w:val="right"/>
        <w:rPr>
          <w:rFonts w:ascii="Times New Roman" w:hAnsi="Times New Roman" w:cs="Times New Roman" w:eastAsia="Times New Roman"/>
          <w:sz w:val="12"/>
          <w:szCs w:val="12"/>
        </w:rPr>
      </w:pPr>
      <w:rPr/>
      <w:r>
        <w:rPr/>
        <w:pict>
          <v:group style="position:absolute;margin-left:246.240005pt;margin-top:3.482478pt;width:8.52pt;height:4.2pt;mso-position-horizontal-relative:page;mso-position-vertical-relative:paragraph;z-index:-250" coordorigin="4925,70" coordsize="170,84">
            <v:shape style="position:absolute;left:4925;top:70;width:170;height:84" coordorigin="4925,70" coordsize="170,84" path="m5006,154l4925,154,4925,70,5006,70,5006,154e" filled="t" fillcolor="#CD7E00" stroked="f">
              <v:path arrowok="t"/>
              <v:fill/>
            </v:shape>
            <v:shape style="position:absolute;left:4925;top:70;width:170;height:84" coordorigin="4925,70" coordsize="170,84" path="m5014,154l5006,154,5006,70,5014,70,5014,89,5011,89,5011,98,5014,101,5014,125,5011,127,5011,137,5014,137,5014,154e" filled="t" fillcolor="#CD7E00" stroked="f">
              <v:path arrowok="t"/>
              <v:fill/>
            </v:shape>
            <v:shape style="position:absolute;left:4925;top:70;width:170;height:84" coordorigin="4925,70" coordsize="170,84" path="m5095,154l5014,154,5014,137,5078,137,5078,127,5064,113,5078,98,5078,89,5014,89,5014,70,5095,70,5095,154e" filled="t" fillcolor="#CD7E00" stroked="f">
              <v:path arrowok="t"/>
              <v:fill/>
            </v:shape>
            <v:shape style="position:absolute;left:4925;top:70;width:170;height:84" coordorigin="4925,70" coordsize="170,84" path="m5014,101l5011,98,5011,89,5014,89,5014,101e" filled="t" fillcolor="#CD7E00" stroked="f">
              <v:path arrowok="t"/>
              <v:fill/>
            </v:shape>
            <v:shape style="position:absolute;left:4925;top:70;width:170;height:84" coordorigin="4925,70" coordsize="170,84" path="m5045,113l5021,89,5069,89,5045,113e" filled="t" fillcolor="#CD7E00" stroked="f">
              <v:path arrowok="t"/>
              <v:fill/>
            </v:shape>
            <v:shape style="position:absolute;left:4925;top:70;width:170;height:84" coordorigin="4925,70" coordsize="170,84" path="m5014,125l5014,101,5026,113,5014,125e" filled="t" fillcolor="#CD7E00" stroked="f">
              <v:path arrowok="t"/>
              <v:fill/>
            </v:shape>
            <v:shape style="position:absolute;left:4925;top:70;width:170;height:84" coordorigin="4925,70" coordsize="170,84" path="m5069,137l5021,137,5035,122,5045,132,5064,132,5069,137e" filled="t" fillcolor="#CD7E00" stroked="f">
              <v:path arrowok="t"/>
              <v:fill/>
            </v:shape>
            <v:shape style="position:absolute;left:4925;top:70;width:170;height:84" coordorigin="4925,70" coordsize="170,84" path="m5064,132l5045,132,5054,122,5064,132e" filled="t" fillcolor="#CD7E00" stroked="f">
              <v:path arrowok="t"/>
              <v:fill/>
            </v:shape>
            <v:shape style="position:absolute;left:4925;top:70;width:170;height:84" coordorigin="4925,70" coordsize="170,84" path="m5014,137l5011,137,5011,127,5014,125,5014,137e" filled="t" fillcolor="#CD7E00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2"/>
          <w:szCs w:val="12"/>
          <w:spacing w:val="-5"/>
        </w:rPr>
        <w:t>K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22"/>
        </w:rPr>
        <w:t>o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22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1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25"/>
        </w:rPr>
        <w:t>a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k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1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19"/>
        </w:rPr>
        <w:t>: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00"/>
        </w:rPr>
      </w:r>
    </w:p>
    <w:p>
      <w:pPr>
        <w:spacing w:before="44" w:after="0" w:line="135" w:lineRule="exact"/>
        <w:ind w:right="-20"/>
        <w:jc w:val="left"/>
        <w:rPr>
          <w:rFonts w:ascii="Times New Roman" w:hAnsi="Times New Roman" w:cs="Times New Roman" w:eastAsia="Times New Roman"/>
          <w:sz w:val="12"/>
          <w:szCs w:val="12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-6"/>
          <w:w w:val="100"/>
        </w:rPr>
        <w:t>r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5"/>
          <w:w w:val="108"/>
        </w:rPr>
        <w:t>C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3"/>
          <w:w w:val="111"/>
        </w:rPr>
        <w:t>h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5"/>
          <w:w w:val="7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3"/>
          <w:w w:val="125"/>
        </w:rPr>
        <w:t>a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5"/>
          <w:w w:val="100"/>
        </w:rPr>
        <w:t>a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5"/>
          <w:w w:val="125"/>
        </w:rPr>
        <w:t>a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3"/>
          <w:w w:val="111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color w:val="CD7E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200" w:bottom="200" w:left="0" w:right="0"/>
          <w:cols w:num="2" w:equalWidth="0">
            <w:col w:w="4876" w:space="259"/>
            <w:col w:w="7105"/>
          </w:cols>
        </w:sectPr>
      </w:pPr>
      <w:rPr/>
    </w:p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44" w:after="0" w:line="135" w:lineRule="exact"/>
        <w:ind w:left="4365" w:right="6160"/>
        <w:jc w:val="center"/>
        <w:rPr>
          <w:rFonts w:ascii="Times New Roman" w:hAnsi="Times New Roman" w:cs="Times New Roman" w:eastAsia="Times New Roman"/>
          <w:sz w:val="12"/>
          <w:szCs w:val="12"/>
        </w:rPr>
      </w:pPr>
      <w:rPr/>
      <w:r>
        <w:rPr>
          <w:rFonts w:ascii="Times New Roman" w:hAnsi="Times New Roman" w:cs="Times New Roman" w:eastAsia="Times New Roman"/>
          <w:sz w:val="12"/>
          <w:szCs w:val="12"/>
          <w:spacing w:val="-5"/>
          <w:w w:val="116"/>
        </w:rPr>
        <w:t>L</w:t>
      </w:r>
      <w:r>
        <w:rPr>
          <w:rFonts w:ascii="Times New Roman" w:hAnsi="Times New Roman" w:cs="Times New Roman" w:eastAsia="Times New Roman"/>
          <w:sz w:val="12"/>
          <w:szCs w:val="12"/>
          <w:spacing w:val="6"/>
          <w:w w:val="116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116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16"/>
        </w:rPr>
        <w:t>z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16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16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-8"/>
          <w:w w:val="116"/>
        </w:rPr>
        <w:t>Ä</w:t>
      </w:r>
      <w:r>
        <w:rPr>
          <w:rFonts w:ascii="Times New Roman" w:hAnsi="Times New Roman" w:cs="Times New Roman" w:eastAsia="Times New Roman"/>
          <w:sz w:val="12"/>
          <w:szCs w:val="12"/>
          <w:spacing w:val="-5"/>
          <w:w w:val="116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-5"/>
          <w:w w:val="116"/>
        </w:rPr>
        <w:t>d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6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16"/>
        </w:rPr>
        <w:t>r</w:t>
      </w:r>
      <w:r>
        <w:rPr>
          <w:rFonts w:ascii="Times New Roman" w:hAnsi="Times New Roman" w:cs="Times New Roman" w:eastAsia="Times New Roman"/>
          <w:sz w:val="12"/>
          <w:szCs w:val="12"/>
          <w:spacing w:val="-5"/>
          <w:w w:val="116"/>
        </w:rPr>
        <w:t>u</w:t>
      </w:r>
      <w:r>
        <w:rPr>
          <w:rFonts w:ascii="Times New Roman" w:hAnsi="Times New Roman" w:cs="Times New Roman" w:eastAsia="Times New Roman"/>
          <w:sz w:val="12"/>
          <w:szCs w:val="12"/>
          <w:spacing w:val="-1"/>
          <w:w w:val="116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-5"/>
          <w:w w:val="116"/>
        </w:rPr>
        <w:t>g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16"/>
        </w:rPr>
        <w:t>:</w:t>
      </w:r>
      <w:r>
        <w:rPr>
          <w:rFonts w:ascii="Times New Roman" w:hAnsi="Times New Roman" w:cs="Times New Roman" w:eastAsia="Times New Roman"/>
          <w:sz w:val="12"/>
          <w:szCs w:val="12"/>
          <w:spacing w:val="27"/>
          <w:w w:val="116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3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11"/>
        </w:rPr>
        <w:t>0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110"/>
        </w:rPr>
        <w:t>.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0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5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2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0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1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11"/>
        </w:rPr>
        <w:t>7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00"/>
        </w:rPr>
      </w:r>
    </w:p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44" w:after="0" w:line="240" w:lineRule="auto"/>
        <w:ind w:left="4365" w:right="5560"/>
        <w:jc w:val="center"/>
        <w:rPr>
          <w:rFonts w:ascii="Times New Roman" w:hAnsi="Times New Roman" w:cs="Times New Roman" w:eastAsia="Times New Roman"/>
          <w:sz w:val="12"/>
          <w:szCs w:val="12"/>
        </w:rPr>
      </w:pPr>
      <w:rPr/>
      <w:r>
        <w:rPr>
          <w:rFonts w:ascii="Times New Roman" w:hAnsi="Times New Roman" w:cs="Times New Roman" w:eastAsia="Times New Roman"/>
          <w:sz w:val="12"/>
          <w:szCs w:val="12"/>
          <w:spacing w:val="3"/>
          <w:w w:val="100"/>
        </w:rPr>
        <w:t>©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2"/>
          <w:szCs w:val="12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08"/>
        </w:rPr>
        <w:t>C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h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12"/>
          <w:szCs w:val="12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12"/>
          <w:szCs w:val="12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2"/>
          <w:w w:val="7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25"/>
        </w:rPr>
        <w:t>a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11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100"/>
        </w:rPr>
        <w:t>-</w:t>
      </w:r>
      <w:r>
        <w:rPr>
          <w:rFonts w:ascii="Times New Roman" w:hAnsi="Times New Roman" w:cs="Times New Roman" w:eastAsia="Times New Roman"/>
          <w:sz w:val="12"/>
          <w:szCs w:val="12"/>
          <w:spacing w:val="-10"/>
          <w:w w:val="92"/>
        </w:rPr>
        <w:t>A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79"/>
        </w:rPr>
        <w:t>l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b</w:t>
      </w:r>
      <w:r>
        <w:rPr>
          <w:rFonts w:ascii="Times New Roman" w:hAnsi="Times New Roman" w:cs="Times New Roman" w:eastAsia="Times New Roman"/>
          <w:sz w:val="12"/>
          <w:szCs w:val="12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25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12"/>
        </w:rPr>
        <w:t>c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h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9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12"/>
          <w:szCs w:val="12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100"/>
        </w:rPr>
        <w:t>-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00"/>
        </w:rPr>
        <w:t>U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11"/>
        </w:rPr>
        <w:t>n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7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-12"/>
          <w:w w:val="100"/>
        </w:rPr>
        <w:t>v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25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28"/>
        </w:rPr>
        <w:t>s</w:t>
      </w:r>
      <w:r>
        <w:rPr>
          <w:rFonts w:ascii="Times New Roman" w:hAnsi="Times New Roman" w:cs="Times New Roman" w:eastAsia="Times New Roman"/>
          <w:sz w:val="12"/>
          <w:szCs w:val="12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7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-4"/>
          <w:w w:val="9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125"/>
        </w:rPr>
        <w:t>ä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12"/>
          <w:szCs w:val="1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-12"/>
          <w:w w:val="100"/>
        </w:rPr>
        <w:t>z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2"/>
          <w:szCs w:val="12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2"/>
          <w:szCs w:val="12"/>
          <w:spacing w:val="-1"/>
          <w:w w:val="92"/>
        </w:rPr>
        <w:t>K</w:t>
      </w:r>
      <w:r>
        <w:rPr>
          <w:rFonts w:ascii="Times New Roman" w:hAnsi="Times New Roman" w:cs="Times New Roman" w:eastAsia="Times New Roman"/>
          <w:sz w:val="12"/>
          <w:szCs w:val="12"/>
          <w:spacing w:val="5"/>
          <w:w w:val="79"/>
        </w:rPr>
        <w:t>i</w:t>
      </w:r>
      <w:r>
        <w:rPr>
          <w:rFonts w:ascii="Times New Roman" w:hAnsi="Times New Roman" w:cs="Times New Roman" w:eastAsia="Times New Roman"/>
          <w:sz w:val="12"/>
          <w:szCs w:val="12"/>
          <w:spacing w:val="3"/>
          <w:w w:val="125"/>
        </w:rPr>
        <w:t>e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79"/>
        </w:rPr>
        <w:t>l</w:t>
      </w:r>
      <w:r>
        <w:rPr>
          <w:rFonts w:ascii="Times New Roman" w:hAnsi="Times New Roman" w:cs="Times New Roman" w:eastAsia="Times New Roman"/>
          <w:sz w:val="12"/>
          <w:szCs w:val="12"/>
          <w:spacing w:val="0"/>
          <w:w w:val="100"/>
        </w:rPr>
      </w:r>
    </w:p>
    <w:sectPr>
      <w:type w:val="continuous"/>
      <w:pgSz w:w="12240" w:h="15840"/>
      <w:pgMar w:top="200" w:bottom="20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-2pt;margin-top:780.939819pt;width:32.979347pt;height:11.959916pt;mso-position-horizontal-relative:page;mso-position-vertical-relative:page;z-index:-272" type="#_x0000_t202" filled="f" stroked="f">
          <v:textbox inset="0,0,0,0">
            <w:txbxContent>
              <w:p>
                <w:pPr>
                  <w:spacing w:before="0" w:after="0" w:line="224" w:lineRule="exact"/>
                  <w:ind w:left="40" w:right="-50"/>
                  <w:jc w:val="left"/>
                  <w:rPr>
                    <w:rFonts w:ascii="Times New Roman" w:hAnsi="Times New Roman" w:cs="Times New Roman" w:eastAsia="Times New Roman"/>
                    <w:sz w:val="20"/>
                    <w:szCs w:val="20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w w:val="99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v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5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8.275574pt;margin-top:780.939819pt;width:74.707385pt;height:11.959916pt;mso-position-horizontal-relative:page;mso-position-vertical-relative:page;z-index:-271" type="#_x0000_t202" filled="f" stroked="f">
          <v:textbox inset="0,0,0,0">
            <w:txbxContent>
              <w:p>
                <w:pPr>
                  <w:spacing w:before="0" w:after="0" w:line="224" w:lineRule="exact"/>
                  <w:ind w:left="20" w:right="-50"/>
                  <w:jc w:val="left"/>
                  <w:rPr>
                    <w:rFonts w:ascii="Times New Roman" w:hAnsi="Times New Roman" w:cs="Times New Roman" w:eastAsia="Times New Roman"/>
                    <w:sz w:val="20"/>
                    <w:szCs w:val="20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8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.08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202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5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: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38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-1pt;margin-top:-.012625pt;width:301.295469pt;height:11.959916pt;mso-position-horizontal-relative:page;mso-position-vertical-relative:page;z-index:-274" type="#_x0000_t202" filled="f" stroked="f">
          <v:textbox inset="0,0,0,0">
            <w:txbxContent>
              <w:p>
                <w:pPr>
                  <w:spacing w:before="0" w:after="0" w:line="224" w:lineRule="exact"/>
                  <w:ind w:left="20" w:right="-50"/>
                  <w:jc w:val="left"/>
                  <w:rPr>
                    <w:rFonts w:ascii="Times New Roman" w:hAnsi="Times New Roman" w:cs="Times New Roman" w:eastAsia="Times New Roman"/>
                    <w:sz w:val="20"/>
                    <w:szCs w:val="20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nd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6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—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f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ü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3"/>
                    <w:w w:val="100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3"/>
                    <w:w w:val="100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5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und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so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f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2"/>
                    <w:w w:val="100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2"/>
                    <w:w w:val="100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40.425903pt;margin-top:-.012625pt;width:272.511313pt;height:11.959916pt;mso-position-horizontal-relative:page;mso-position-vertical-relative:page;z-index:-273" type="#_x0000_t202" filled="f" stroked="f">
          <v:textbox inset="0,0,0,0">
            <w:txbxContent>
              <w:p>
                <w:pPr>
                  <w:spacing w:before="0" w:after="0" w:line="224" w:lineRule="exact"/>
                  <w:ind w:left="20" w:right="-50"/>
                  <w:jc w:val="left"/>
                  <w:rPr>
                    <w:rFonts w:ascii="Times New Roman" w:hAnsi="Times New Roman" w:cs="Times New Roman" w:eastAsia="Times New Roman"/>
                    <w:sz w:val="20"/>
                    <w:szCs w:val="20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h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t>ps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1"/>
                    <w:w w:val="100"/>
                  </w:rPr>
                  <w:t>: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3"/>
                    <w:w w:val="100"/>
                  </w:rPr>
                  <w:t>/</w:t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-1"/>
                    <w:w w:val="100"/>
                  </w:rPr>
                  <w:t>/</w:t>
                </w:r>
                <w:hyperlink r:id="rId1"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w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w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2"/>
                      <w:w w:val="100"/>
                    </w:rPr>
                    <w:t>w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.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l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i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b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2"/>
                      <w:w w:val="100"/>
                    </w:rPr>
                    <w:t>n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i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z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.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u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n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i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3"/>
                      <w:w w:val="100"/>
                    </w:rPr>
                    <w:t>-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k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i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l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.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d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/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d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/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a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m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s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-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14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c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-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l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a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2"/>
                      <w:w w:val="100"/>
                    </w:rPr>
                    <w:t>b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o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r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/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p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r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o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b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3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n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-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i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ns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1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2"/>
                      <w:w w:val="100"/>
                    </w:rPr>
                    <w:t>n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-2"/>
                      <w:w w:val="100"/>
                    </w:rPr>
                    <w:t>d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1"/>
                      <w:w w:val="100"/>
                    </w:rPr>
                    <w:t>e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  <w:t>n</w:t>
                  </w:r>
                  <w:r>
                    <w:rPr>
                      <w:rFonts w:ascii="Times New Roman" w:hAnsi="Times New Roman" w:cs="Times New Roman" w:eastAsia="Times New Roman"/>
                      <w:sz w:val="20"/>
                      <w:szCs w:val="20"/>
                      <w:spacing w:val="0"/>
                      <w:w w:val="100"/>
                    </w:rPr>
                  </w:r>
                </w:hyperlink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jp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hyperlink" Target="mailto:office@leibniz.uni-kiel.de" TargetMode="External"/><Relationship Id="rId15" Type="http://schemas.openxmlformats.org/officeDocument/2006/relationships/hyperlink" Target="http://www.leibniz.uni-kiel.de/de/ams-14c-labor/datierungsergebnisse" TargetMode="External"/><Relationship Id="rId16" Type="http://schemas.openxmlformats.org/officeDocument/2006/relationships/hyperlink" Target="http://www.leibniz.uni-kiel.de/de/ams-14c-labor/datenblaetter-fuer-ams-14c" TargetMode="External"/><Relationship Id="rId17" Type="http://schemas.openxmlformats.org/officeDocument/2006/relationships/hyperlink" Target="mailto:office@leibniz.uni-kiel.de" TargetMode="External"/><Relationship Id="rId18" Type="http://schemas.openxmlformats.org/officeDocument/2006/relationships/hyperlink" Target="http://www.leibniz.uni-kiel.de/de/ams-14c-labor/datierungsergebnisse" TargetMode="External"/><Relationship Id="rId19" Type="http://schemas.openxmlformats.org/officeDocument/2006/relationships/hyperlink" Target="http://www.leibniz.uni-kiel.de/de/ams-14c-labor/datierungsergebnisse" TargetMode="External"/><Relationship Id="rId20" Type="http://schemas.openxmlformats.org/officeDocument/2006/relationships/hyperlink" Target="http://www.leibniz.uni-kiel.de/de/ams-14c-labor/datierungsergebnisse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eibniz.uni-kiel.de/de/ams-14c-labor/proben-einsenden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gransow</dc:creator>
  <dc:title>Proben einsenden â•fl Leibniz-Labor fÃ¼r Altersbestimmung und Isotopenforschung</dc:title>
  <dcterms:created xsi:type="dcterms:W3CDTF">2025-12-02T13:48:00Z</dcterms:created>
  <dcterms:modified xsi:type="dcterms:W3CDTF">2025-12-02T13:48:00Z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LastSaved">
    <vt:filetime>2025-12-02T00:00:00Z</vt:filetime>
  </property>
</Properties>
</file>